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AFF1812"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B23688">
        <w:rPr>
          <w:b/>
          <w:noProof/>
          <w:sz w:val="24"/>
          <w:lang w:val="sv-SE"/>
        </w:rPr>
        <w:t>2</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3009</w:t>
      </w:r>
      <w:r w:rsidR="0015791E">
        <w:rPr>
          <w:b/>
          <w:noProof/>
          <w:sz w:val="24"/>
          <w:lang w:val="sv-SE"/>
        </w:rPr>
        <w:t>3</w:t>
      </w:r>
    </w:p>
    <w:p w14:paraId="52D4CE2D" w14:textId="3DF34868" w:rsidR="00D83946" w:rsidRPr="00C7425A" w:rsidRDefault="00B23688" w:rsidP="00C81EBC">
      <w:pPr>
        <w:pStyle w:val="Grilleclaire-Accent32"/>
        <w:tabs>
          <w:tab w:val="right" w:pos="9639"/>
        </w:tabs>
        <w:spacing w:after="0"/>
        <w:ind w:left="0"/>
        <w:rPr>
          <w:b/>
          <w:i/>
          <w:noProof/>
          <w:sz w:val="28"/>
        </w:rPr>
      </w:pPr>
      <w:r>
        <w:rPr>
          <w:b/>
          <w:noProof/>
          <w:sz w:val="24"/>
        </w:rPr>
        <w:t>Athens</w:t>
      </w:r>
      <w:r w:rsidR="00544256" w:rsidRPr="00544256">
        <w:rPr>
          <w:b/>
          <w:noProof/>
          <w:sz w:val="24"/>
        </w:rPr>
        <w:t>,</w:t>
      </w:r>
      <w:r>
        <w:rPr>
          <w:b/>
          <w:noProof/>
          <w:sz w:val="24"/>
        </w:rPr>
        <w:t xml:space="preserve"> Greece,</w:t>
      </w:r>
      <w:r w:rsidR="00544256" w:rsidRPr="00544256">
        <w:rPr>
          <w:b/>
          <w:noProof/>
          <w:sz w:val="24"/>
        </w:rPr>
        <w:t xml:space="preserve"> </w:t>
      </w:r>
      <w:r>
        <w:rPr>
          <w:b/>
          <w:noProof/>
          <w:sz w:val="24"/>
        </w:rPr>
        <w:t>20</w:t>
      </w:r>
      <w:r w:rsidR="00544256" w:rsidRPr="00544256">
        <w:rPr>
          <w:b/>
          <w:noProof/>
          <w:sz w:val="24"/>
        </w:rPr>
        <w:t xml:space="preserve">th – </w:t>
      </w:r>
      <w:r>
        <w:rPr>
          <w:b/>
          <w:noProof/>
          <w:sz w:val="24"/>
        </w:rPr>
        <w:t>24</w:t>
      </w:r>
      <w:r w:rsidR="004D4CBB">
        <w:rPr>
          <w:b/>
          <w:noProof/>
          <w:sz w:val="24"/>
        </w:rPr>
        <w:t>th</w:t>
      </w:r>
      <w:r w:rsidR="00544256" w:rsidRPr="00544256">
        <w:rPr>
          <w:b/>
          <w:noProof/>
          <w:sz w:val="24"/>
        </w:rPr>
        <w:t xml:space="preserve"> </w:t>
      </w:r>
      <w:r>
        <w:rPr>
          <w:b/>
          <w:noProof/>
          <w:sz w:val="24"/>
        </w:rPr>
        <w:t>February</w:t>
      </w:r>
      <w:r w:rsidR="00544256" w:rsidRPr="00544256">
        <w:rPr>
          <w:b/>
          <w:noProof/>
          <w:sz w:val="24"/>
        </w:rPr>
        <w:t xml:space="preserve"> 202</w:t>
      </w:r>
      <w:r>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280A886" w:rsidR="001E41F3" w:rsidRPr="00195208" w:rsidRDefault="00B23688">
            <w:pPr>
              <w:pStyle w:val="CRCoverPage"/>
              <w:spacing w:after="0"/>
              <w:jc w:val="center"/>
              <w:rPr>
                <w:b/>
                <w:bCs/>
                <w:noProof/>
                <w:sz w:val="28"/>
              </w:rPr>
            </w:pPr>
            <w:r>
              <w:rPr>
                <w:b/>
                <w:bCs/>
                <w:noProof/>
                <w:sz w:val="28"/>
              </w:rPr>
              <w:t>4</w:t>
            </w:r>
            <w:r w:rsidR="00CE3226">
              <w:rPr>
                <w:b/>
                <w:bCs/>
                <w:noProof/>
                <w:sz w:val="28"/>
              </w:rPr>
              <w:t>.</w:t>
            </w:r>
            <w:r>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5A45B69" w:rsidR="001E41F3" w:rsidRPr="004F2C53" w:rsidRDefault="0015791E" w:rsidP="00FD2E62">
            <w:pPr>
              <w:pStyle w:val="CRCoverPage"/>
              <w:spacing w:after="0"/>
              <w:rPr>
                <w:b/>
                <w:bCs/>
                <w:noProof/>
              </w:rPr>
            </w:pPr>
            <w:r w:rsidRPr="0015791E">
              <w:rPr>
                <w:b/>
                <w:bCs/>
              </w:rPr>
              <w:t>[</w:t>
            </w:r>
            <w:proofErr w:type="spellStart"/>
            <w:r w:rsidRPr="0015791E">
              <w:rPr>
                <w:b/>
                <w:bCs/>
              </w:rPr>
              <w:t>MeCAR</w:t>
            </w:r>
            <w:proofErr w:type="spellEnd"/>
            <w:r w:rsidRPr="0015791E">
              <w:rPr>
                <w:b/>
                <w:bCs/>
              </w:rPr>
              <w:t>] XR Device and Formats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46BDF2F" w:rsidR="009D2295" w:rsidRDefault="00634CBA" w:rsidP="00FA4733">
            <w:pPr>
              <w:pStyle w:val="B2"/>
              <w:ind w:left="0" w:firstLine="0"/>
              <w:rPr>
                <w:lang w:eastAsia="ko-KR"/>
              </w:rPr>
            </w:pPr>
            <w:r>
              <w:rPr>
                <w:lang w:eastAsia="ko-KR"/>
              </w:rPr>
              <w:t xml:space="preserve">A new device type is included with the expectation that XR experiences are rendered directly on </w:t>
            </w:r>
            <w:r w:rsidR="00DC2323">
              <w:rPr>
                <w:lang w:eastAsia="ko-KR"/>
              </w:rPr>
              <w:t>a high end phone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49FD35"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E065FAF"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56B29F93"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161BD7" w14:textId="77777777" w:rsidR="00781E52" w:rsidRDefault="00781E52" w:rsidP="00781E52">
      <w:pPr>
        <w:pStyle w:val="Heading2"/>
      </w:pPr>
      <w:bookmarkStart w:id="8" w:name="_Toc103873014"/>
      <w:bookmarkStart w:id="9" w:name="_Toc103873893"/>
      <w:bookmarkStart w:id="10" w:name="_Toc103876417"/>
      <w:bookmarkStart w:id="11" w:name="_Toc119679072"/>
      <w:r>
        <w:t>3</w:t>
      </w:r>
      <w:r w:rsidRPr="000F309B">
        <w:t xml:space="preserve">.2 </w:t>
      </w:r>
      <w:r w:rsidRPr="000F309B">
        <w:tab/>
        <w:t>Device design</w:t>
      </w:r>
      <w:bookmarkEnd w:id="8"/>
      <w:bookmarkEnd w:id="9"/>
      <w:bookmarkEnd w:id="10"/>
      <w:r>
        <w:t xml:space="preserve"> types</w:t>
      </w:r>
      <w:bookmarkEnd w:id="11"/>
    </w:p>
    <w:p w14:paraId="77370D26" w14:textId="77777777" w:rsidR="00781E52" w:rsidRDefault="00781E52" w:rsidP="00781E52">
      <w:pPr>
        <w:pStyle w:val="Heading3"/>
      </w:pPr>
      <w:bookmarkStart w:id="12" w:name="_Toc119679073"/>
      <w:r>
        <w:t>3.2.1</w:t>
      </w:r>
      <w:r>
        <w:tab/>
        <w:t>General</w:t>
      </w:r>
      <w:bookmarkEnd w:id="12"/>
    </w:p>
    <w:p w14:paraId="1600695D" w14:textId="37674BCD" w:rsidR="00781E52" w:rsidRPr="00887E5C" w:rsidRDefault="00781E52" w:rsidP="00781E52">
      <w:pPr>
        <w:rPr>
          <w:lang w:eastAsia="en-GB"/>
        </w:rPr>
      </w:pPr>
      <w:r w:rsidRPr="00887E5C">
        <w:rPr>
          <w:lang w:eastAsia="en-GB"/>
        </w:rPr>
        <w:t xml:space="preserve">The </w:t>
      </w:r>
      <w:proofErr w:type="spellStart"/>
      <w:r w:rsidRPr="00887E5C">
        <w:rPr>
          <w:lang w:eastAsia="en-GB"/>
        </w:rPr>
        <w:t>MeCAR</w:t>
      </w:r>
      <w:proofErr w:type="spellEnd"/>
      <w:r w:rsidRPr="00887E5C">
        <w:rPr>
          <w:lang w:eastAsia="en-GB"/>
        </w:rPr>
        <w:t xml:space="preserve"> Work Item aims at being in line with device manufacturing constraints so that the specifications as output of </w:t>
      </w:r>
      <w:proofErr w:type="spellStart"/>
      <w:r w:rsidRPr="00887E5C">
        <w:rPr>
          <w:lang w:eastAsia="en-GB"/>
        </w:rPr>
        <w:t>MeCAR</w:t>
      </w:r>
      <w:proofErr w:type="spellEnd"/>
      <w:r w:rsidRPr="00887E5C">
        <w:rPr>
          <w:lang w:eastAsia="en-GB"/>
        </w:rPr>
        <w:t xml:space="preserve"> when published can be as relevant as possible for the AR</w:t>
      </w:r>
      <w:ins w:id="13" w:author="Thomas Stockhammer" w:date="2023-02-19T23:22:00Z">
        <w:r w:rsidR="00D354EC">
          <w:rPr>
            <w:lang w:eastAsia="en-GB"/>
          </w:rPr>
          <w:t>/XR</w:t>
        </w:r>
      </w:ins>
      <w:r w:rsidRPr="00887E5C">
        <w:rPr>
          <w:lang w:eastAsia="en-GB"/>
        </w:rPr>
        <w:t xml:space="preserve"> ecosystem. As a result, the following clause lists typical device designs that are considered to be the illustrative of the current or future manufactured AR</w:t>
      </w:r>
      <w:ins w:id="14" w:author="Thomas Stockhammer" w:date="2023-02-19T23:22:00Z">
        <w:r w:rsidR="00D354EC">
          <w:rPr>
            <w:lang w:eastAsia="en-GB"/>
          </w:rPr>
          <w:t>/XR</w:t>
        </w:r>
      </w:ins>
      <w:r w:rsidRPr="00887E5C">
        <w:rPr>
          <w:lang w:eastAsia="en-GB"/>
        </w:rPr>
        <w:t xml:space="preserve"> devices. Those device types are not meant to constitute interoperability points in the </w:t>
      </w:r>
      <w:proofErr w:type="spellStart"/>
      <w:r w:rsidRPr="00887E5C">
        <w:rPr>
          <w:lang w:eastAsia="en-GB"/>
        </w:rPr>
        <w:t>MeCAR</w:t>
      </w:r>
      <w:proofErr w:type="spellEnd"/>
      <w:r w:rsidRPr="00887E5C">
        <w:rPr>
          <w:lang w:eastAsia="en-GB"/>
        </w:rPr>
        <w:t xml:space="preserve"> specifications but rather serve as reality check during the development of </w:t>
      </w:r>
      <w:proofErr w:type="spellStart"/>
      <w:r w:rsidRPr="00887E5C">
        <w:rPr>
          <w:lang w:eastAsia="en-GB"/>
        </w:rPr>
        <w:t>MeCAR</w:t>
      </w:r>
      <w:proofErr w:type="spellEnd"/>
      <w:r w:rsidRPr="00887E5C">
        <w:rPr>
          <w:lang w:eastAsia="en-GB"/>
        </w:rPr>
        <w:t xml:space="preserve"> work to verify this desired alignment. If and when gaps are identified in terms of media capabilities between those device types and the current draft specification, it would be expected to update the draft specification for a better alignment with those current and future AR</w:t>
      </w:r>
      <w:ins w:id="15" w:author="Thomas Stockhammer" w:date="2023-02-19T23:22:00Z">
        <w:r w:rsidR="00D354EC">
          <w:rPr>
            <w:lang w:eastAsia="en-GB"/>
          </w:rPr>
          <w:t>/XR</w:t>
        </w:r>
      </w:ins>
      <w:r w:rsidRPr="00887E5C">
        <w:rPr>
          <w:lang w:eastAsia="en-GB"/>
        </w:rPr>
        <w:t xml:space="preserve"> devices.</w:t>
      </w:r>
    </w:p>
    <w:p w14:paraId="28D6C052" w14:textId="77777777" w:rsidR="00781E52" w:rsidRPr="00887E5C" w:rsidRDefault="00781E52" w:rsidP="00781E52">
      <w:pPr>
        <w:jc w:val="both"/>
        <w:rPr>
          <w:lang w:eastAsia="en-GB"/>
        </w:rPr>
      </w:pPr>
      <w:r w:rsidRPr="00887E5C">
        <w:rPr>
          <w:lang w:eastAsia="en-GB"/>
        </w:rPr>
        <w:t>The current list of device design types are :</w:t>
      </w:r>
    </w:p>
    <w:p w14:paraId="519CD1B8" w14:textId="77777777" w:rsidR="00781E52" w:rsidRPr="00887E5C" w:rsidRDefault="00781E52" w:rsidP="00781E52">
      <w:pPr>
        <w:pStyle w:val="ListParagraph"/>
        <w:widowControl/>
        <w:numPr>
          <w:ilvl w:val="0"/>
          <w:numId w:val="85"/>
        </w:numPr>
        <w:overflowPunct/>
        <w:autoSpaceDE/>
        <w:autoSpaceDN/>
        <w:adjustRightInd/>
        <w:spacing w:after="180" w:line="240" w:lineRule="auto"/>
        <w:contextualSpacing w:val="0"/>
        <w:jc w:val="both"/>
        <w:textAlignment w:val="auto"/>
        <w:rPr>
          <w:lang w:eastAsia="en-GB"/>
        </w:rPr>
      </w:pPr>
      <w:r w:rsidRPr="00887E5C">
        <w:rPr>
          <w:lang w:eastAsia="en-GB"/>
        </w:rPr>
        <w:t>Device type 1: Standalone physically-constrained AR glasses</w:t>
      </w:r>
    </w:p>
    <w:p w14:paraId="08266813" w14:textId="0E7BB144" w:rsidR="00781E52" w:rsidRPr="00887E5C" w:rsidRDefault="00781E52" w:rsidP="00781E52">
      <w:pPr>
        <w:pStyle w:val="ListParagraph"/>
        <w:widowControl/>
        <w:numPr>
          <w:ilvl w:val="0"/>
          <w:numId w:val="85"/>
        </w:numPr>
        <w:overflowPunct/>
        <w:autoSpaceDE/>
        <w:autoSpaceDN/>
        <w:adjustRightInd/>
        <w:spacing w:after="180" w:line="240" w:lineRule="auto"/>
        <w:contextualSpacing w:val="0"/>
        <w:jc w:val="both"/>
        <w:textAlignment w:val="auto"/>
        <w:rPr>
          <w:lang w:eastAsia="en-GB"/>
        </w:rPr>
      </w:pPr>
      <w:r w:rsidRPr="00887E5C">
        <w:rPr>
          <w:lang w:eastAsia="en-GB"/>
        </w:rPr>
        <w:t>Device type 2: 5GUE-</w:t>
      </w:r>
      <w:del w:id="16" w:author="Thomas Stockhammer" w:date="2023-02-19T23:23:00Z">
        <w:r w:rsidRPr="00887E5C" w:rsidDel="00757902">
          <w:rPr>
            <w:lang w:eastAsia="en-GB"/>
          </w:rPr>
          <w:delText xml:space="preserve">therered </w:delText>
        </w:r>
      </w:del>
      <w:ins w:id="17" w:author="Thomas Stockhammer" w:date="2023-02-19T23:23:00Z">
        <w:r w:rsidR="00757902">
          <w:rPr>
            <w:lang w:eastAsia="en-GB"/>
          </w:rPr>
          <w:t>tethered</w:t>
        </w:r>
        <w:r w:rsidR="00757902" w:rsidRPr="00887E5C">
          <w:rPr>
            <w:lang w:eastAsia="en-GB"/>
          </w:rPr>
          <w:t xml:space="preserve"> </w:t>
        </w:r>
      </w:ins>
      <w:r w:rsidRPr="00887E5C">
        <w:rPr>
          <w:lang w:eastAsia="en-GB"/>
        </w:rPr>
        <w:t>physically-constrained AR glasses</w:t>
      </w:r>
    </w:p>
    <w:p w14:paraId="4473476A" w14:textId="111A6A0C" w:rsidR="00781E52" w:rsidRDefault="00781E52" w:rsidP="00781E52">
      <w:pPr>
        <w:pStyle w:val="ListParagraph"/>
        <w:widowControl/>
        <w:numPr>
          <w:ilvl w:val="0"/>
          <w:numId w:val="85"/>
        </w:numPr>
        <w:overflowPunct/>
        <w:autoSpaceDE/>
        <w:autoSpaceDN/>
        <w:adjustRightInd/>
        <w:spacing w:after="180" w:line="240" w:lineRule="auto"/>
        <w:contextualSpacing w:val="0"/>
        <w:jc w:val="both"/>
        <w:textAlignment w:val="auto"/>
        <w:rPr>
          <w:ins w:id="18" w:author="Thomas Stockhammer" w:date="2023-02-19T23:22:00Z"/>
          <w:lang w:eastAsia="en-GB"/>
        </w:rPr>
      </w:pPr>
      <w:r w:rsidRPr="00887E5C">
        <w:rPr>
          <w:lang w:eastAsia="en-GB"/>
        </w:rPr>
        <w:t>Device type 3: 5GUE-powered lightweight AR glasses</w:t>
      </w:r>
    </w:p>
    <w:p w14:paraId="3D6306B5" w14:textId="0036D2E0" w:rsidR="00D354EC" w:rsidRPr="00887E5C" w:rsidRDefault="00D354EC" w:rsidP="00781E52">
      <w:pPr>
        <w:pStyle w:val="ListParagraph"/>
        <w:widowControl/>
        <w:numPr>
          <w:ilvl w:val="0"/>
          <w:numId w:val="85"/>
        </w:numPr>
        <w:overflowPunct/>
        <w:autoSpaceDE/>
        <w:autoSpaceDN/>
        <w:adjustRightInd/>
        <w:spacing w:after="180" w:line="240" w:lineRule="auto"/>
        <w:contextualSpacing w:val="0"/>
        <w:jc w:val="both"/>
        <w:textAlignment w:val="auto"/>
        <w:rPr>
          <w:lang w:eastAsia="en-GB"/>
        </w:rPr>
      </w:pPr>
      <w:ins w:id="19" w:author="Thomas Stockhammer" w:date="2023-02-19T23:22:00Z">
        <w:r>
          <w:rPr>
            <w:lang w:eastAsia="en-GB"/>
          </w:rPr>
          <w:t>Device type 4</w:t>
        </w:r>
      </w:ins>
      <w:ins w:id="20" w:author="Thomas Stockhammer" w:date="2023-02-19T23:23:00Z">
        <w:r>
          <w:rPr>
            <w:lang w:eastAsia="en-GB"/>
          </w:rPr>
          <w:t xml:space="preserve">: </w:t>
        </w:r>
        <w:r w:rsidR="00757902">
          <w:rPr>
            <w:lang w:eastAsia="en-GB"/>
          </w:rPr>
          <w:t>5G</w:t>
        </w:r>
        <w:r w:rsidR="00453B39">
          <w:rPr>
            <w:lang w:eastAsia="en-GB"/>
          </w:rPr>
          <w:t>UE XR device</w:t>
        </w:r>
      </w:ins>
    </w:p>
    <w:p w14:paraId="15879549" w14:textId="77777777" w:rsidR="00781E52" w:rsidRPr="00887E5C" w:rsidRDefault="00781E52" w:rsidP="00781E52">
      <w:pPr>
        <w:rPr>
          <w:lang w:eastAsia="en-GB"/>
        </w:rPr>
      </w:pPr>
      <w:r w:rsidRPr="00887E5C">
        <w:rPr>
          <w:lang w:eastAsia="en-GB"/>
        </w:rPr>
        <w:t>At present, the device design types are numbered in increasing order of media capability performances. However, this is not a fixed rule and more device design types in the future may be listed which would differ based on other criteria as long as they represent a realisation of AR Glasses with a different design.</w:t>
      </w:r>
    </w:p>
    <w:p w14:paraId="0D76DAF4" w14:textId="77777777" w:rsidR="00781E52" w:rsidRPr="00887E5C" w:rsidRDefault="00781E52" w:rsidP="00781E52">
      <w:pPr>
        <w:pStyle w:val="Heading3"/>
      </w:pPr>
      <w:bookmarkStart w:id="21" w:name="_Ref112333917"/>
      <w:bookmarkStart w:id="22" w:name="_Toc119679074"/>
      <w:r>
        <w:t>3.2.2</w:t>
      </w:r>
      <w:r>
        <w:tab/>
        <w:t>Device design type 1</w:t>
      </w:r>
      <w:bookmarkEnd w:id="21"/>
      <w:bookmarkEnd w:id="22"/>
    </w:p>
    <w:p w14:paraId="23BA766B" w14:textId="77777777" w:rsidR="00781E52" w:rsidRPr="000F309B" w:rsidRDefault="00781E52" w:rsidP="00781E52">
      <w:pPr>
        <w:jc w:val="both"/>
        <w:rPr>
          <w:lang w:eastAsia="en-GB"/>
        </w:rPr>
      </w:pPr>
      <w:r w:rsidRPr="000F309B">
        <w:rPr>
          <w:lang w:eastAsia="en-GB"/>
        </w:rPr>
        <w:t xml:space="preserve">Looking at existing AR Glasses, based on the study in TR 26.998 </w:t>
      </w:r>
      <w:r w:rsidRPr="000F309B">
        <w:rPr>
          <w:lang w:eastAsia="en-GB"/>
        </w:rPr>
        <w:fldChar w:fldCharType="begin"/>
      </w:r>
      <w:r w:rsidRPr="000F309B">
        <w:rPr>
          <w:lang w:eastAsia="en-GB"/>
        </w:rPr>
        <w:instrText xml:space="preserve"> REF _Ref100750727 \r \h </w:instrText>
      </w:r>
      <w:r w:rsidRPr="000F309B">
        <w:rPr>
          <w:lang w:eastAsia="en-GB"/>
        </w:rPr>
      </w:r>
      <w:r w:rsidRPr="000F309B">
        <w:rPr>
          <w:lang w:eastAsia="en-GB"/>
        </w:rPr>
        <w:fldChar w:fldCharType="separate"/>
      </w:r>
      <w:r w:rsidRPr="000F309B">
        <w:rPr>
          <w:lang w:eastAsia="en-GB"/>
        </w:rPr>
        <w:t>[1]</w:t>
      </w:r>
      <w:r w:rsidRPr="000F309B">
        <w:rPr>
          <w:lang w:eastAsia="en-GB"/>
        </w:rPr>
        <w:fldChar w:fldCharType="end"/>
      </w:r>
      <w:r w:rsidRPr="000F309B">
        <w:rPr>
          <w:lang w:eastAsia="en-GB"/>
        </w:rPr>
        <w:t xml:space="preserve"> and based on information from chipset manufacturers on existing and emerging devices, an AR Glass designed for AR experiences does integrate complex functionalities and many of those relate to capabilities. </w:t>
      </w:r>
      <w:r w:rsidRPr="000F309B">
        <w:rPr>
          <w:lang w:eastAsia="en-GB"/>
        </w:rPr>
        <w:fldChar w:fldCharType="begin"/>
      </w:r>
      <w:r w:rsidRPr="000F309B">
        <w:rPr>
          <w:lang w:eastAsia="en-GB"/>
        </w:rPr>
        <w:instrText xml:space="preserve"> REF _Ref100739370 \h </w:instrText>
      </w:r>
      <w:r w:rsidRPr="000F309B">
        <w:rPr>
          <w:lang w:eastAsia="en-GB"/>
        </w:rPr>
      </w:r>
      <w:r w:rsidRPr="000F309B">
        <w:rPr>
          <w:lang w:eastAsia="en-GB"/>
        </w:rPr>
        <w:fldChar w:fldCharType="separate"/>
      </w:r>
      <w:r w:rsidRPr="000F309B">
        <w:t xml:space="preserve">Figure </w:t>
      </w:r>
      <w:r w:rsidRPr="000F309B">
        <w:rPr>
          <w:noProof/>
        </w:rPr>
        <w:t>1</w:t>
      </w:r>
      <w:r w:rsidRPr="000F309B">
        <w:rPr>
          <w:lang w:eastAsia="en-GB"/>
        </w:rPr>
        <w:fldChar w:fldCharType="end"/>
      </w:r>
      <w:r w:rsidRPr="000F309B">
        <w:rPr>
          <w:lang w:eastAsia="en-GB"/>
        </w:rPr>
        <w:t xml:space="preserve"> is a picture providing an overview of an AR glass.</w:t>
      </w:r>
    </w:p>
    <w:p w14:paraId="435DAE0E" w14:textId="77777777" w:rsidR="00781E52" w:rsidRPr="000F309B" w:rsidRDefault="00781E52" w:rsidP="00781E52">
      <w:pPr>
        <w:keepNext/>
        <w:jc w:val="center"/>
      </w:pPr>
      <w:r w:rsidRPr="000F309B">
        <w:rPr>
          <w:noProof/>
        </w:rPr>
        <mc:AlternateContent>
          <mc:Choice Requires="wpg">
            <w:drawing>
              <wp:inline distT="0" distB="0" distL="0" distR="0" wp14:anchorId="12A2F601" wp14:editId="10C4506B">
                <wp:extent cx="4823460" cy="2467563"/>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23460" cy="2467563"/>
                          <a:chOff x="0" y="0"/>
                          <a:chExt cx="4823460" cy="2467563"/>
                        </a:xfrm>
                      </wpg:grpSpPr>
                      <wpg:grpSp>
                        <wpg:cNvPr id="2" name="Group 2">
                          <a:extLst>
                            <a:ext uri="{FF2B5EF4-FFF2-40B4-BE49-F238E27FC236}">
                              <a16:creationId xmlns:a16="http://schemas.microsoft.com/office/drawing/2014/main" id="{DA7E75BA-B90C-4E80-8509-E9383A27AB3A}"/>
                            </a:ext>
                          </a:extLst>
                        </wpg:cNvPr>
                        <wpg:cNvGrpSpPr/>
                        <wpg:grpSpPr>
                          <a:xfrm>
                            <a:off x="0" y="0"/>
                            <a:ext cx="4823460" cy="2467563"/>
                            <a:chOff x="0" y="0"/>
                            <a:chExt cx="4823460" cy="2467563"/>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58" y="2215468"/>
                              <a:ext cx="332740" cy="252095"/>
                            </a:xfrm>
                            <a:prstGeom prst="rect">
                              <a:avLst/>
                            </a:prstGeom>
                          </wps:spPr>
                          <wps:txbx>
                            <w:txbxContent>
                              <w:p w14:paraId="1ACE47A8" w14:textId="77777777" w:rsidR="00781E52" w:rsidRDefault="00781E52" w:rsidP="00781E52">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5" y="0"/>
                              <a:ext cx="628015" cy="252095"/>
                            </a:xfrm>
                            <a:prstGeom prst="rect">
                              <a:avLst/>
                            </a:prstGeom>
                          </wps:spPr>
                          <wps:txbx>
                            <w:txbxContent>
                              <w:p w14:paraId="68BC924A" w14:textId="77777777" w:rsidR="00781E52" w:rsidRDefault="00781E52" w:rsidP="00781E52">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SoC 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042"/>
                              <a:ext cx="693420" cy="252095"/>
                            </a:xfrm>
                            <a:prstGeom prst="rect">
                              <a:avLst/>
                            </a:prstGeom>
                          </wps:spPr>
                          <wps:txbx>
                            <w:txbxContent>
                              <w:p w14:paraId="66752D49" w14:textId="77777777" w:rsidR="00781E52" w:rsidRDefault="00781E52" w:rsidP="00781E52">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4"/>
                            <a:ext cx="2433955" cy="252095"/>
                          </a:xfrm>
                          <a:prstGeom prst="rect">
                            <a:avLst/>
                          </a:prstGeom>
                        </wps:spPr>
                        <wps:txbx>
                          <w:txbxContent>
                            <w:p w14:paraId="0494F3D6" w14:textId="77777777" w:rsidR="00781E52" w:rsidRDefault="00781E52" w:rsidP="00781E52">
                              <w:pPr>
                                <w:spacing w:line="230" w:lineRule="auto"/>
                                <w:jc w:val="center"/>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2A2F601" id="Group 38" o:spid="_x0000_s1026" style="width:379.8pt;height:194.3pt;mso-position-horizontal-relative:char;mso-position-vertical-relative:line" coordsize="48234,246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">
                <v:group id="Group 2" o:spid="_x0000_s1027" style="position:absolute;width:48234;height:24675" coordsize="48234,2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Level Smart Glasses | The Next Generation of Wearable Technology" style="position:absolute;left:4820;top:286;width:42860;height:24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r:id="rId22" o:title="Level Smart Glasses | The Next Generation of Wearable Technology"/>
                  </v:shape>
                  <v:shapetype id="_x0000_t202" coordsize="21600,21600" o:spt="202" path="m,l,21600r21600,l21600,xe">
                    <v:stroke joinstyle="miter"/>
                    <v:path gradientshapeok="t" o:connecttype="rect"/>
                  </v:shapetype>
                  <v:shape id="TextBox 44" o:spid="_x0000_s1029" type="#_x0000_t202" style="position:absolute;left:29635;top:22154;width:332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1ACE47A8" w14:textId="77777777" w:rsidR="00781E52" w:rsidRDefault="00781E52" w:rsidP="00781E52">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Hinge</w:t>
                          </w:r>
                        </w:p>
                      </w:txbxContent>
                    </v:textbox>
                  </v:shape>
                  <v:line id="Straight Connector 8" o:spid="_x0000_s1030" style="position:absolute;visibility:visible;mso-wrap-style:square" from="31642,286" to="31642,2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strokecolor="#1f497d [3215]" strokeweight="1.5pt">
                    <v:stroke dashstyle="dash" startarrowwidth="narrow" startarrowlength="short" endarrowwidth="narrow" endarrowlength="short" endcap="round"/>
                    <o:lock v:ext="edit" shapetype="f"/>
                  </v:line>
                  <v:shape id="TextBox 46" o:spid="_x0000_s1031" type="#_x0000_t202" style="position:absolute;left:41954;width:628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68BC924A" w14:textId="77777777" w:rsidR="00781E52" w:rsidRDefault="00781E52" w:rsidP="00781E52">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SoC Media</w:t>
                          </w:r>
                        </w:p>
                      </w:txbxContent>
                    </v:textbox>
                  </v:shape>
                  <v:shapetype id="_x0000_t32" coordsize="21600,21600" o:spt="32" o:oned="t" path="m,l21600,21600e" filled="f">
                    <v:path arrowok="t" fillok="f" o:connecttype="none"/>
                    <o:lock v:ext="edit" shapetype="t"/>
                  </v:shapetype>
                  <v:shape id="Straight Arrow Connector 10" o:spid="_x0000_s1032" type="#_x0000_t32" style="position:absolute;left:36631;top:1990;width:7965;height:5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" strokecolor="#4f81bd [3204]">
                    <v:stroke startarrowwidth="narrow" startarrowlength="short" endarrow="block"/>
                    <o:lock v:ext="edit" shapetype="f"/>
                  </v:shape>
                  <v:oval id="Oval 11" o:spid="_x0000_s1033" style="position:absolute;left:35117;top:7411;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" fillcolor="#4f81bd [3204]" stroked="f" strokeweight="2pt"/>
                  <v:oval id="Oval 12" o:spid="_x0000_s1034" style="position:absolute;left:11019;top:7313;width:1773;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" fillcolor="#4f81bd [3204]" stroked="f" strokeweight="2pt"/>
                  <v:shape id="TextBox 50" o:spid="_x0000_s1035" type="#_x0000_t202" style="position:absolute;top:17670;width:6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filled="f" stroked="f">
                    <v:textbox style="mso-fit-shape-to-text:t" inset="0,0,0,0">
                      <w:txbxContent>
                        <w:p w14:paraId="66752D49" w14:textId="77777777" w:rsidR="00781E52" w:rsidRDefault="00781E52" w:rsidP="00781E52">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Connectivity</w:t>
                          </w:r>
                        </w:p>
                      </w:txbxContent>
                    </v:textbox>
                  </v:shape>
                </v:group>
                <v:shape id="TextBox 40" o:spid="_x0000_s1036" type="#_x0000_t202" style="position:absolute;top:157;width:2433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filled="f" stroked="f">
                  <v:textbox style="mso-fit-shape-to-text:t" inset="0,0,0,0">
                    <w:txbxContent>
                      <w:p w14:paraId="0494F3D6" w14:textId="77777777" w:rsidR="00781E52" w:rsidRDefault="00781E52" w:rsidP="00781E52">
                        <w:pPr>
                          <w:spacing w:line="230" w:lineRule="auto"/>
                          <w:jc w:val="center"/>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 xml:space="preserve">Eye Tracking + Camera/Sensor Aggregator </w:t>
                        </w:r>
                      </w:p>
                    </w:txbxContent>
                  </v:textbox>
                </v:shape>
                <v:shape id="Straight Arrow Connector 4" o:spid="_x0000_s1037" type="#_x0000_t32" style="position:absolute;left:11465;top:2287;width:3083;height:2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" strokecolor="#4f81bd [3204]">
                  <v:stroke startarrowwidth="narrow" startarrowlength="short" endarrow="block"/>
                  <o:lock v:ext="edit" shapetype="f"/>
                </v:shape>
                <v:oval id="Oval 5" o:spid="_x0000_s1038" style="position:absolute;left:14548;top:5374;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" fillcolor="#4f81bd [3204]" stroked="f" strokeweight="2pt"/>
                <w10:anchorlock/>
              </v:group>
            </w:pict>
          </mc:Fallback>
        </mc:AlternateContent>
      </w:r>
    </w:p>
    <w:p w14:paraId="7BEB17FD" w14:textId="77777777" w:rsidR="00781E52" w:rsidRPr="000F309B" w:rsidRDefault="00781E52" w:rsidP="00781E52">
      <w:pPr>
        <w:pStyle w:val="Caption"/>
        <w:jc w:val="center"/>
        <w:rPr>
          <w:lang w:eastAsia="en-GB"/>
        </w:rPr>
      </w:pPr>
      <w:bookmarkStart w:id="23" w:name="_Ref100739370"/>
      <w:bookmarkStart w:id="24" w:name="_Ref100739368"/>
      <w:r w:rsidRPr="000F309B">
        <w:t xml:space="preserve">Figure </w:t>
      </w:r>
      <w:r w:rsidRPr="000F309B">
        <w:fldChar w:fldCharType="begin"/>
      </w:r>
      <w:r w:rsidRPr="000F309B">
        <w:instrText xml:space="preserve"> SEQ Figure \* ARABIC </w:instrText>
      </w:r>
      <w:r w:rsidRPr="000F309B">
        <w:fldChar w:fldCharType="separate"/>
      </w:r>
      <w:r w:rsidRPr="000F309B">
        <w:rPr>
          <w:noProof/>
        </w:rPr>
        <w:t>1</w:t>
      </w:r>
      <w:r w:rsidRPr="000F309B">
        <w:fldChar w:fldCharType="end"/>
      </w:r>
      <w:bookmarkEnd w:id="23"/>
      <w:r w:rsidRPr="000F309B">
        <w:t xml:space="preserve"> </w:t>
      </w:r>
      <w:r>
        <w:t>–</w:t>
      </w:r>
      <w:r w:rsidRPr="000F309B">
        <w:t xml:space="preserve"> Overview of AR glass</w:t>
      </w:r>
      <w:bookmarkEnd w:id="24"/>
      <w:r>
        <w:t xml:space="preserve">es </w:t>
      </w:r>
      <w:r>
        <w:rPr>
          <w:color w:val="000000"/>
        </w:rPr>
        <w:t>of device design type 1</w:t>
      </w:r>
    </w:p>
    <w:p w14:paraId="05043B00" w14:textId="77777777" w:rsidR="00781E52" w:rsidRPr="000F309B" w:rsidRDefault="00781E52" w:rsidP="00781E52">
      <w:pPr>
        <w:jc w:val="both"/>
        <w:rPr>
          <w:lang w:eastAsia="en-GB"/>
        </w:rPr>
      </w:pPr>
      <w:r w:rsidRPr="000F309B">
        <w:rPr>
          <w:lang w:eastAsia="en-GB"/>
        </w:rPr>
        <w:t xml:space="preserve"> Typical functions of such a AR glass consists of:</w:t>
      </w:r>
    </w:p>
    <w:p w14:paraId="0E582CAB" w14:textId="77777777" w:rsidR="00781E52" w:rsidRPr="000F309B" w:rsidRDefault="00781E52" w:rsidP="00781E52">
      <w:pPr>
        <w:pStyle w:val="ListParagraph"/>
        <w:widowControl/>
        <w:numPr>
          <w:ilvl w:val="0"/>
          <w:numId w:val="84"/>
        </w:numPr>
        <w:overflowPunct/>
        <w:autoSpaceDE/>
        <w:autoSpaceDN/>
        <w:adjustRightInd/>
        <w:spacing w:after="180" w:line="240" w:lineRule="auto"/>
        <w:jc w:val="both"/>
        <w:textAlignment w:val="auto"/>
        <w:rPr>
          <w:lang w:eastAsia="en-GB"/>
        </w:rPr>
      </w:pPr>
      <w:r w:rsidRPr="000F309B">
        <w:rPr>
          <w:lang w:eastAsia="en-GB"/>
        </w:rPr>
        <w:t>Peripheries including</w:t>
      </w:r>
    </w:p>
    <w:p w14:paraId="67B66267"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Displays</w:t>
      </w:r>
    </w:p>
    <w:p w14:paraId="5AE9F1CB"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Cameras</w:t>
      </w:r>
    </w:p>
    <w:p w14:paraId="5BEDD38F"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Microphones</w:t>
      </w:r>
    </w:p>
    <w:p w14:paraId="4DD9F47B"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Sensors</w:t>
      </w:r>
    </w:p>
    <w:p w14:paraId="3D85033A"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Camera/Sensor Aggregators</w:t>
      </w:r>
    </w:p>
    <w:p w14:paraId="32D99B2B"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lastRenderedPageBreak/>
        <w:t>Perception functionality: Eye Tracking, Face Tracking, etc.</w:t>
      </w:r>
    </w:p>
    <w:p w14:paraId="612284F4" w14:textId="77777777" w:rsidR="00781E52" w:rsidRPr="000F309B" w:rsidRDefault="00781E52" w:rsidP="00781E52">
      <w:pPr>
        <w:pStyle w:val="ListParagraph"/>
        <w:widowControl/>
        <w:numPr>
          <w:ilvl w:val="0"/>
          <w:numId w:val="84"/>
        </w:numPr>
        <w:overflowPunct/>
        <w:autoSpaceDE/>
        <w:autoSpaceDN/>
        <w:adjustRightInd/>
        <w:spacing w:after="180" w:line="240" w:lineRule="auto"/>
        <w:jc w:val="both"/>
        <w:textAlignment w:val="auto"/>
        <w:rPr>
          <w:lang w:eastAsia="en-GB"/>
        </w:rPr>
      </w:pPr>
      <w:r w:rsidRPr="000F309B">
        <w:rPr>
          <w:lang w:eastAsia="en-GB"/>
        </w:rPr>
        <w:t>SoC Media</w:t>
      </w:r>
    </w:p>
    <w:p w14:paraId="045377A9"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Display Processing</w:t>
      </w:r>
    </w:p>
    <w:p w14:paraId="11223AE8"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GPU functionalities: Composition/Reprojection</w:t>
      </w:r>
    </w:p>
    <w:p w14:paraId="693A85B5"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Decoding</w:t>
      </w:r>
    </w:p>
    <w:p w14:paraId="05287023"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Decryption</w:t>
      </w:r>
    </w:p>
    <w:p w14:paraId="7B629A18"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Camera Front ends</w:t>
      </w:r>
    </w:p>
    <w:p w14:paraId="10BE9171"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Perception functionality: 6DoF, etc.</w:t>
      </w:r>
    </w:p>
    <w:p w14:paraId="79DE664D"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Encoding</w:t>
      </w:r>
    </w:p>
    <w:p w14:paraId="64079866" w14:textId="77777777" w:rsidR="00781E52" w:rsidRPr="000F309B" w:rsidRDefault="00781E52" w:rsidP="00781E52">
      <w:pPr>
        <w:pStyle w:val="ListParagraph"/>
        <w:widowControl/>
        <w:numPr>
          <w:ilvl w:val="0"/>
          <w:numId w:val="84"/>
        </w:numPr>
        <w:overflowPunct/>
        <w:autoSpaceDE/>
        <w:autoSpaceDN/>
        <w:adjustRightInd/>
        <w:spacing w:after="180" w:line="240" w:lineRule="auto"/>
        <w:jc w:val="both"/>
        <w:textAlignment w:val="auto"/>
        <w:rPr>
          <w:lang w:eastAsia="en-GB"/>
        </w:rPr>
      </w:pPr>
      <w:r w:rsidRPr="000F309B">
        <w:rPr>
          <w:lang w:eastAsia="en-GB"/>
        </w:rPr>
        <w:t>Connectivity</w:t>
      </w:r>
    </w:p>
    <w:p w14:paraId="126E67C9" w14:textId="77777777" w:rsidR="00781E52" w:rsidRPr="000F309B" w:rsidRDefault="00781E52" w:rsidP="00781E52">
      <w:pPr>
        <w:pStyle w:val="ListParagraph"/>
        <w:widowControl/>
        <w:numPr>
          <w:ilvl w:val="1"/>
          <w:numId w:val="84"/>
        </w:numPr>
        <w:overflowPunct/>
        <w:autoSpaceDE/>
        <w:autoSpaceDN/>
        <w:adjustRightInd/>
        <w:spacing w:after="180" w:line="240" w:lineRule="auto"/>
        <w:jc w:val="both"/>
        <w:textAlignment w:val="auto"/>
        <w:rPr>
          <w:lang w:eastAsia="en-GB"/>
        </w:rPr>
      </w:pPr>
      <w:r w:rsidRPr="000F309B">
        <w:rPr>
          <w:lang w:eastAsia="en-GB"/>
        </w:rPr>
        <w:t>Wi-Fi, Bluetooth, 5G, etc.</w:t>
      </w:r>
    </w:p>
    <w:p w14:paraId="30903E9F" w14:textId="77777777" w:rsidR="00781E52" w:rsidRPr="000F309B" w:rsidRDefault="00781E52" w:rsidP="00781E52">
      <w:pPr>
        <w:rPr>
          <w:lang w:eastAsia="en-GB"/>
        </w:rPr>
      </w:pPr>
      <w:r w:rsidRPr="000F309B">
        <w:rPr>
          <w:lang w:eastAsia="en-GB"/>
        </w:rPr>
        <w:t>An interesting aspect to consider from the above is that the device consists of different thermal islands, hence division in multiple chips in the headset is highly desirable. This means that both minimizing the power consumption per thermal island as well as minimizing the overall power consumption is an essential design constraint for the device battery life.</w:t>
      </w:r>
    </w:p>
    <w:p w14:paraId="28BF20DF" w14:textId="77777777" w:rsidR="00781E52" w:rsidRPr="000F309B" w:rsidRDefault="00781E52" w:rsidP="00781E52">
      <w:pPr>
        <w:rPr>
          <w:lang w:eastAsia="en-GB"/>
        </w:rPr>
      </w:pPr>
      <w:r w:rsidRPr="000F309B">
        <w:rPr>
          <w:lang w:eastAsia="en-GB"/>
        </w:rPr>
        <w:t xml:space="preserve">In addition, such type of devices require to partition workloads to remote devices or the cloud to some extent to balance the power load. Based on this, media capabilities are also possibly required on UE that acts as a hub for a tethered glass. Architectures and processing for this will be discussion </w:t>
      </w:r>
      <w:proofErr w:type="spellStart"/>
      <w:r w:rsidRPr="000F309B">
        <w:rPr>
          <w:lang w:eastAsia="en-GB"/>
        </w:rPr>
        <w:t>SmartAR</w:t>
      </w:r>
      <w:proofErr w:type="spellEnd"/>
      <w:r w:rsidRPr="000F309B">
        <w:rPr>
          <w:lang w:eastAsia="en-GB"/>
        </w:rPr>
        <w:t xml:space="preserve">. The main target device in the </w:t>
      </w:r>
      <w:proofErr w:type="spellStart"/>
      <w:r w:rsidRPr="000F309B">
        <w:rPr>
          <w:lang w:eastAsia="en-GB"/>
        </w:rPr>
        <w:t>MeCAR</w:t>
      </w:r>
      <w:proofErr w:type="spellEnd"/>
      <w:r w:rsidRPr="000F309B">
        <w:rPr>
          <w:lang w:eastAsia="en-GB"/>
        </w:rPr>
        <w:t xml:space="preserve"> work item remains glasses as shown above.</w:t>
      </w:r>
    </w:p>
    <w:p w14:paraId="475CCCF3" w14:textId="77777777" w:rsidR="00781E52" w:rsidRPr="000F309B" w:rsidRDefault="00781E52" w:rsidP="00781E52">
      <w:pPr>
        <w:rPr>
          <w:lang w:eastAsia="en-GB"/>
        </w:rPr>
      </w:pPr>
      <w:r w:rsidRPr="000F309B">
        <w:rPr>
          <w:lang w:eastAsia="en-GB"/>
        </w:rPr>
        <w:t>It should be noted that such AR glasses are predominantly served with media that can directly be rendered by the peripheries, or produce media captured on the device and sent to remote processing.</w:t>
      </w:r>
    </w:p>
    <w:p w14:paraId="4E2F5A1F" w14:textId="77777777" w:rsidR="00781E52" w:rsidRPr="000F309B" w:rsidRDefault="00781E52" w:rsidP="00781E52">
      <w:pPr>
        <w:rPr>
          <w:lang w:eastAsia="en-GB"/>
        </w:rPr>
      </w:pPr>
      <w:r w:rsidRPr="000F309B">
        <w:rPr>
          <w:lang w:eastAsia="en-GB"/>
        </w:rPr>
        <w:t>It is considered that for media capabilities related to this primary AR category, only capabilities of the SoC media are to be part of the media capability definitions. We also note that the XR experience observed by the user depends on more aspects than the media capabilities, such as the display, the optics, the quality of the sensors, the stability of the connection and so on. However, such aspects are not considered to be part of the media capabilities for AR.</w:t>
      </w:r>
    </w:p>
    <w:p w14:paraId="09A13AEC" w14:textId="77777777" w:rsidR="00781E52" w:rsidRPr="000F309B" w:rsidRDefault="00781E52" w:rsidP="00781E52">
      <w:pPr>
        <w:rPr>
          <w:lang w:eastAsia="en-GB"/>
        </w:rPr>
      </w:pPr>
      <w:r w:rsidRPr="000F309B">
        <w:rPr>
          <w:lang w:eastAsia="en-GB"/>
        </w:rPr>
        <w:t xml:space="preserve">Initial System-on-Chip (SoC) media will likely rely on existing hardware, for example from lower end mobile chipsets. Some people consider XR even a hack that uses existing components in a smart manner. However, a core aspect of XR experiences different from traditional mobile devices is the concurrent operation of multiple encoders and/or decoders to address different sensors, eye buffers, layers and so on, as well as the rendering to GPU instead of directly going to the display. </w:t>
      </w:r>
    </w:p>
    <w:p w14:paraId="095E132E" w14:textId="77777777" w:rsidR="00781E52" w:rsidRPr="000F309B" w:rsidRDefault="00781E52" w:rsidP="00781E52">
      <w:pPr>
        <w:rPr>
          <w:lang w:eastAsia="en-GB"/>
        </w:rPr>
      </w:pPr>
      <w:r w:rsidRPr="000F309B">
        <w:rPr>
          <w:lang w:eastAsia="en-GB"/>
        </w:rPr>
        <w:t xml:space="preserve">Only over time, such hardware will get added specific functionalities, but not in the near and mid-term. Expected in the future are higher render and display resolutions, multi-layer composition, etc. </w:t>
      </w:r>
    </w:p>
    <w:p w14:paraId="79127BF6" w14:textId="77777777" w:rsidR="00781E52" w:rsidRDefault="00781E52" w:rsidP="00781E52">
      <w:pPr>
        <w:rPr>
          <w:lang w:eastAsia="en-GB"/>
        </w:rPr>
      </w:pPr>
      <w:r w:rsidRPr="000F309B">
        <w:rPr>
          <w:lang w:eastAsia="en-GB"/>
        </w:rPr>
        <w:t xml:space="preserve">Given that many functionalities are defined through Khronos </w:t>
      </w:r>
      <w:proofErr w:type="spellStart"/>
      <w:r w:rsidRPr="000F309B">
        <w:rPr>
          <w:lang w:eastAsia="en-GB"/>
        </w:rPr>
        <w:t>OpenXR</w:t>
      </w:r>
      <w:proofErr w:type="spellEnd"/>
      <w:r w:rsidRPr="000F309B">
        <w:rPr>
          <w:lang w:eastAsia="en-GB"/>
        </w:rPr>
        <w:t>, defining capabilities for example by mandating or recommending support of certain APIs or parameter settings on API may be relevant. In some cases it may not even be possible to define capabilities, but for example rely on test signals and benchmarking requirements that estimate the performance of a device.</w:t>
      </w:r>
    </w:p>
    <w:p w14:paraId="552A8BAB" w14:textId="77777777" w:rsidR="00781E52" w:rsidRDefault="00781E52" w:rsidP="00781E52">
      <w:pPr>
        <w:rPr>
          <w:lang w:eastAsia="en-GB"/>
        </w:rPr>
      </w:pPr>
      <w:r>
        <w:rPr>
          <w:noProof/>
        </w:rPr>
        <w:drawing>
          <wp:inline distT="0" distB="0" distL="0" distR="0" wp14:anchorId="564DDA5B" wp14:editId="03BECBD3">
            <wp:extent cx="5936615" cy="2539365"/>
            <wp:effectExtent l="0" t="0" r="6985"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36615" cy="2539365"/>
                    </a:xfrm>
                    <a:prstGeom prst="rect">
                      <a:avLst/>
                    </a:prstGeom>
                    <a:noFill/>
                    <a:ln>
                      <a:noFill/>
                    </a:ln>
                  </pic:spPr>
                </pic:pic>
              </a:graphicData>
            </a:graphic>
          </wp:inline>
        </w:drawing>
      </w:r>
    </w:p>
    <w:p w14:paraId="5C3D1056" w14:textId="77777777" w:rsidR="00781E52" w:rsidRPr="000F309B" w:rsidRDefault="00781E52" w:rsidP="00781E52">
      <w:pPr>
        <w:pStyle w:val="Caption"/>
        <w:jc w:val="center"/>
        <w:rPr>
          <w:lang w:eastAsia="en-GB"/>
        </w:rPr>
      </w:pPr>
      <w:r w:rsidRPr="000F309B">
        <w:lastRenderedPageBreak/>
        <w:t xml:space="preserve">Figure </w:t>
      </w:r>
      <w:r w:rsidRPr="000F309B">
        <w:fldChar w:fldCharType="begin"/>
      </w:r>
      <w:r w:rsidRPr="000F309B">
        <w:instrText xml:space="preserve"> SEQ Figure \* ARABIC </w:instrText>
      </w:r>
      <w:r w:rsidRPr="000F309B">
        <w:fldChar w:fldCharType="separate"/>
      </w:r>
      <w:r>
        <w:rPr>
          <w:noProof/>
        </w:rPr>
        <w:t>2</w:t>
      </w:r>
      <w:r w:rsidRPr="000F309B">
        <w:fldChar w:fldCharType="end"/>
      </w:r>
      <w:r w:rsidRPr="000F309B">
        <w:t xml:space="preserve"> </w:t>
      </w:r>
      <w:r>
        <w:t>–</w:t>
      </w:r>
      <w:r w:rsidRPr="000F309B">
        <w:t xml:space="preserve"> </w:t>
      </w:r>
      <w:r w:rsidRPr="00531A22">
        <w:t xml:space="preserve">Example architecture of AR glasses based on device design type </w:t>
      </w:r>
      <w:r>
        <w:t>1</w:t>
      </w:r>
    </w:p>
    <w:p w14:paraId="2DA89EB1" w14:textId="77777777" w:rsidR="00781E52" w:rsidRDefault="00781E52" w:rsidP="00781E52">
      <w:pPr>
        <w:rPr>
          <w:lang w:eastAsia="en-GB"/>
        </w:rPr>
      </w:pPr>
      <w:r w:rsidRPr="000F309B">
        <w:rPr>
          <w:lang w:eastAsia="en-GB"/>
        </w:rPr>
        <w:t>Based on these observations, an initial main objective of a standard is to create near to mid-term interoperability for media capabilities based existing and emerging media SoCs.</w:t>
      </w:r>
    </w:p>
    <w:p w14:paraId="38DCB1E9" w14:textId="77777777" w:rsidR="00781E52" w:rsidRPr="00887E5C" w:rsidRDefault="00781E52" w:rsidP="00781E52">
      <w:pPr>
        <w:pStyle w:val="Heading3"/>
      </w:pPr>
      <w:bookmarkStart w:id="25" w:name="_Toc119679075"/>
      <w:r w:rsidRPr="00887E5C">
        <w:t>3.2.2</w:t>
      </w:r>
      <w:r w:rsidRPr="00887E5C">
        <w:tab/>
        <w:t>Device design type 2</w:t>
      </w:r>
      <w:bookmarkEnd w:id="25"/>
    </w:p>
    <w:p w14:paraId="05A207AC" w14:textId="77777777" w:rsidR="00781E52" w:rsidRDefault="00781E52" w:rsidP="00781E52">
      <w:r>
        <w:t>Similar as in the case for the device design type 1 introduced in 3.2.1, t</w:t>
      </w:r>
      <w:r w:rsidRPr="00462C20">
        <w:t>he AR Glass</w:t>
      </w:r>
      <w:r>
        <w:t>es</w:t>
      </w:r>
      <w:r w:rsidRPr="00462C20">
        <w:t xml:space="preserve"> runs an AR/MR application that uses the capabilities of the glass to create a service. </w:t>
      </w:r>
    </w:p>
    <w:p w14:paraId="340D04A9" w14:textId="77777777" w:rsidR="00781E52" w:rsidRDefault="00781E52" w:rsidP="00781E52">
      <w:r>
        <w:t>However, t</w:t>
      </w:r>
      <w:r w:rsidRPr="00462C20">
        <w:t>he AR glass</w:t>
      </w:r>
      <w:r>
        <w:t>es</w:t>
      </w:r>
      <w:r w:rsidRPr="00462C20">
        <w:t xml:space="preserve"> </w:t>
      </w:r>
      <w:r>
        <w:t>does not provide a 5G connection, but is</w:t>
      </w:r>
      <w:r w:rsidRPr="00462C20">
        <w:t xml:space="preserve"> tethered to a 5G device</w:t>
      </w:r>
      <w:r>
        <w:t>. The AR glasses may only use the 5G connectivity of the phone, or it may use capabilities on the phone for additional processing support. As a result, this device type is expected to have higher media capabilities compared to the device type 1 which is the most constrained one.</w:t>
      </w:r>
    </w:p>
    <w:p w14:paraId="7278A38E" w14:textId="77777777" w:rsidR="00781E52" w:rsidRDefault="00781E52" w:rsidP="00781E52">
      <w:r>
        <w:rPr>
          <w:noProof/>
        </w:rPr>
        <w:drawing>
          <wp:inline distT="0" distB="0" distL="0" distR="0" wp14:anchorId="499E0D4E" wp14:editId="4F715741">
            <wp:extent cx="5936615" cy="1911350"/>
            <wp:effectExtent l="0" t="0" r="6985" b="0"/>
            <wp:docPr id="18" name="Picture 18" descr="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Waterfall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36615" cy="1911350"/>
                    </a:xfrm>
                    <a:prstGeom prst="rect">
                      <a:avLst/>
                    </a:prstGeom>
                    <a:noFill/>
                    <a:ln>
                      <a:noFill/>
                    </a:ln>
                  </pic:spPr>
                </pic:pic>
              </a:graphicData>
            </a:graphic>
          </wp:inline>
        </w:drawing>
      </w:r>
    </w:p>
    <w:p w14:paraId="19276876" w14:textId="77777777" w:rsidR="00781E52" w:rsidRPr="000F309B" w:rsidRDefault="00781E52" w:rsidP="00781E52">
      <w:pPr>
        <w:pStyle w:val="Caption"/>
        <w:jc w:val="center"/>
        <w:rPr>
          <w:lang w:eastAsia="en-GB"/>
        </w:rPr>
      </w:pPr>
      <w:r w:rsidRPr="000F309B">
        <w:t xml:space="preserve">Figure </w:t>
      </w:r>
      <w:r w:rsidRPr="000F309B">
        <w:fldChar w:fldCharType="begin"/>
      </w:r>
      <w:r w:rsidRPr="000F309B">
        <w:instrText xml:space="preserve"> SEQ Figure \* ARABIC </w:instrText>
      </w:r>
      <w:r w:rsidRPr="000F309B">
        <w:fldChar w:fldCharType="separate"/>
      </w:r>
      <w:r>
        <w:rPr>
          <w:noProof/>
        </w:rPr>
        <w:t>3</w:t>
      </w:r>
      <w:r w:rsidRPr="000F309B">
        <w:fldChar w:fldCharType="end"/>
      </w:r>
      <w:r w:rsidRPr="000F309B">
        <w:t xml:space="preserve"> </w:t>
      </w:r>
      <w:r>
        <w:t>–</w:t>
      </w:r>
      <w:r w:rsidRPr="000F309B">
        <w:t xml:space="preserve"> </w:t>
      </w:r>
      <w:r w:rsidRPr="00FE5648">
        <w:t>Example architecture of AR glasses based on device design type 2</w:t>
      </w:r>
    </w:p>
    <w:p w14:paraId="17DF43AC" w14:textId="77777777" w:rsidR="00781E52" w:rsidRPr="00887E5C" w:rsidRDefault="00781E52" w:rsidP="00781E52">
      <w:pPr>
        <w:pStyle w:val="Heading3"/>
      </w:pPr>
      <w:bookmarkStart w:id="26" w:name="_Toc119679076"/>
      <w:r w:rsidRPr="00887E5C">
        <w:t>3.2.3</w:t>
      </w:r>
      <w:r w:rsidRPr="00887E5C">
        <w:tab/>
        <w:t>Device design type 3</w:t>
      </w:r>
      <w:bookmarkEnd w:id="26"/>
    </w:p>
    <w:p w14:paraId="6B33D7ED" w14:textId="77777777" w:rsidR="00781E52" w:rsidRDefault="00781E52" w:rsidP="00781E52">
      <w:r>
        <w:t>T</w:t>
      </w:r>
      <w:r w:rsidRPr="00CC2D39">
        <w:t>he AR Glass</w:t>
      </w:r>
      <w:r>
        <w:t>es</w:t>
      </w:r>
      <w:r w:rsidRPr="00CC2D39">
        <w:t xml:space="preserve"> is tethered to a 5G device that includes the application and the XR functions. </w:t>
      </w:r>
      <w:r>
        <w:t xml:space="preserve">The tethering may be wireless or wired, but it is proprietary. </w:t>
      </w:r>
    </w:p>
    <w:p w14:paraId="3EEF9303" w14:textId="77777777" w:rsidR="00781E52" w:rsidRDefault="00781E52" w:rsidP="00781E52">
      <w:r w:rsidRPr="27D0993F">
        <w:t>The 5G device runs the application that uses the Media access and rendering capabilities of the 5G device to run an AR/MR experience. The AR glass is connected to the 5G Device, but the XR runtime API is exposed to the 5G device/phone.</w:t>
      </w:r>
    </w:p>
    <w:p w14:paraId="07E7B3EF" w14:textId="77777777" w:rsidR="00781E52" w:rsidRDefault="00781E52" w:rsidP="00781E52">
      <w:r>
        <w:rPr>
          <w:noProof/>
        </w:rPr>
        <w:drawing>
          <wp:inline distT="0" distB="0" distL="0" distR="0" wp14:anchorId="4A2D445C" wp14:editId="45A45EE7">
            <wp:extent cx="5936615" cy="1857375"/>
            <wp:effectExtent l="0" t="0" r="6985" b="9525"/>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36615" cy="1857375"/>
                    </a:xfrm>
                    <a:prstGeom prst="rect">
                      <a:avLst/>
                    </a:prstGeom>
                    <a:noFill/>
                    <a:ln>
                      <a:noFill/>
                    </a:ln>
                  </pic:spPr>
                </pic:pic>
              </a:graphicData>
            </a:graphic>
          </wp:inline>
        </w:drawing>
      </w:r>
    </w:p>
    <w:p w14:paraId="5EEE8322" w14:textId="77777777" w:rsidR="00781E52" w:rsidRPr="000F309B" w:rsidRDefault="00781E52" w:rsidP="00781E52">
      <w:pPr>
        <w:pStyle w:val="Caption"/>
        <w:jc w:val="center"/>
        <w:rPr>
          <w:lang w:eastAsia="en-GB"/>
        </w:rPr>
      </w:pPr>
      <w:r w:rsidRPr="000F309B">
        <w:t xml:space="preserve">Figure </w:t>
      </w:r>
      <w:r w:rsidRPr="000F309B">
        <w:fldChar w:fldCharType="begin"/>
      </w:r>
      <w:r w:rsidRPr="000F309B">
        <w:instrText xml:space="preserve"> SEQ Figure \* ARABIC </w:instrText>
      </w:r>
      <w:r w:rsidRPr="000F309B">
        <w:fldChar w:fldCharType="separate"/>
      </w:r>
      <w:r>
        <w:rPr>
          <w:noProof/>
        </w:rPr>
        <w:t>4</w:t>
      </w:r>
      <w:r w:rsidRPr="000F309B">
        <w:fldChar w:fldCharType="end"/>
      </w:r>
      <w:r w:rsidRPr="000F309B">
        <w:t xml:space="preserve"> </w:t>
      </w:r>
      <w:r>
        <w:t>–</w:t>
      </w:r>
      <w:r w:rsidRPr="000F309B">
        <w:t xml:space="preserve"> </w:t>
      </w:r>
      <w:r w:rsidRPr="00453F1B">
        <w:t>Example architecture of AR glasses based on device design type 3</w:t>
      </w:r>
    </w:p>
    <w:p w14:paraId="7F2988BD" w14:textId="77777777" w:rsidR="00781E52" w:rsidRPr="00CC2D39" w:rsidRDefault="00781E52" w:rsidP="00781E52">
      <w:r w:rsidRPr="27D0993F">
        <w:t>In this case, the connection between the phone and glass is handled by a proprietary system that tethers the XR Runtime API running on the 5G device to the XR Runtime core functions on the glass. The overall function is referred to as XR Link.</w:t>
      </w:r>
    </w:p>
    <w:p w14:paraId="05AFCD8F" w14:textId="77777777" w:rsidR="004F0E58" w:rsidRDefault="00781E52" w:rsidP="00781E52">
      <w:pPr>
        <w:rPr>
          <w:ins w:id="27" w:author="Thomas Stockhammer" w:date="2023-02-19T23:25:00Z"/>
        </w:rPr>
      </w:pPr>
      <w:r w:rsidRPr="00CC2D39">
        <w:t>In order to</w:t>
      </w:r>
      <w:r>
        <w:t xml:space="preserve"> determine</w:t>
      </w:r>
      <w:r w:rsidRPr="00CC2D39">
        <w:t xml:space="preserve"> the </w:t>
      </w:r>
      <w:r>
        <w:t>media capabilities of such a device</w:t>
      </w:r>
      <w:r w:rsidRPr="00CC2D39">
        <w:t>, it is assumed that the media access and rendering functions of a high-end smart phone can be used</w:t>
      </w:r>
      <w:r>
        <w:t>.</w:t>
      </w:r>
    </w:p>
    <w:p w14:paraId="40638EE9" w14:textId="5F5FF93A" w:rsidR="004F0E58" w:rsidRPr="00887E5C" w:rsidRDefault="004F0E58" w:rsidP="004F0E58">
      <w:pPr>
        <w:pStyle w:val="Heading3"/>
        <w:rPr>
          <w:ins w:id="28" w:author="Thomas Stockhammer" w:date="2023-02-19T23:25:00Z"/>
        </w:rPr>
      </w:pPr>
      <w:ins w:id="29" w:author="Thomas Stockhammer" w:date="2023-02-19T23:25:00Z">
        <w:r w:rsidRPr="00887E5C">
          <w:lastRenderedPageBreak/>
          <w:t>3.2.</w:t>
        </w:r>
      </w:ins>
      <w:ins w:id="30" w:author="Thomas Stockhammer" w:date="2023-02-19T23:29:00Z">
        <w:r w:rsidR="0079525E">
          <w:t>4</w:t>
        </w:r>
      </w:ins>
      <w:ins w:id="31" w:author="Thomas Stockhammer" w:date="2023-02-19T23:25:00Z">
        <w:r w:rsidRPr="00887E5C">
          <w:tab/>
          <w:t xml:space="preserve">Device design type </w:t>
        </w:r>
        <w:r>
          <w:t>4</w:t>
        </w:r>
      </w:ins>
    </w:p>
    <w:p w14:paraId="466E492D" w14:textId="19699561" w:rsidR="004F0E58" w:rsidRDefault="004F0E58" w:rsidP="004F0E58">
      <w:pPr>
        <w:rPr>
          <w:ins w:id="32" w:author="Thomas Stockhammer" w:date="2023-02-19T23:25:00Z"/>
        </w:rPr>
      </w:pPr>
      <w:ins w:id="33" w:author="Thomas Stockhammer" w:date="2023-02-19T23:25:00Z">
        <w:r>
          <w:t>T</w:t>
        </w:r>
        <w:r w:rsidRPr="00CC2D39">
          <w:t xml:space="preserve">he </w:t>
        </w:r>
      </w:ins>
      <w:ins w:id="34" w:author="Thomas Stockhammer" w:date="2023-02-19T23:28:00Z">
        <w:r w:rsidR="0079525E">
          <w:t xml:space="preserve">considered device </w:t>
        </w:r>
      </w:ins>
      <w:ins w:id="35" w:author="Thomas Stockhammer" w:date="2023-02-19T23:29:00Z">
        <w:r w:rsidR="0079525E">
          <w:t xml:space="preserve">is </w:t>
        </w:r>
        <w:r w:rsidR="00DF4080">
          <w:t>not</w:t>
        </w:r>
      </w:ins>
      <w:ins w:id="36" w:author="Thomas Stockhammer" w:date="2023-02-19T23:30:00Z">
        <w:r w:rsidR="008827C8">
          <w:t xml:space="preserve"> referring to optical see-through glasses</w:t>
        </w:r>
      </w:ins>
      <w:ins w:id="37" w:author="Thomas Stockhammer" w:date="2023-02-19T23:29:00Z">
        <w:r w:rsidR="00DF4080">
          <w:t xml:space="preserve">, but may for example be a regular 5G phone with extended </w:t>
        </w:r>
      </w:ins>
      <w:ins w:id="38" w:author="Thomas Stockhammer" w:date="2023-02-19T23:25:00Z">
        <w:r w:rsidRPr="00CC2D39">
          <w:t>AR</w:t>
        </w:r>
      </w:ins>
      <w:ins w:id="39" w:author="Thomas Stockhammer" w:date="2023-02-19T23:29:00Z">
        <w:r w:rsidR="00DF4080">
          <w:t>/XR capabilities</w:t>
        </w:r>
      </w:ins>
      <w:ins w:id="40" w:author="Thomas Stockhammer" w:date="2023-02-19T23:30:00Z">
        <w:r w:rsidR="008827C8">
          <w:t xml:space="preserve">. The capabilities </w:t>
        </w:r>
      </w:ins>
      <w:ins w:id="41" w:author="Thomas Stockhammer" w:date="2023-02-19T23:31:00Z">
        <w:r w:rsidR="00421FDC">
          <w:t xml:space="preserve">include 6DOF rendering, pose </w:t>
        </w:r>
        <w:r w:rsidR="00C8796F">
          <w:t>tracking and other type of rendering functionalities.</w:t>
        </w:r>
      </w:ins>
    </w:p>
    <w:p w14:paraId="0FFA1699" w14:textId="23624737" w:rsidR="004F0E58" w:rsidRDefault="004F0E58" w:rsidP="004F0E58">
      <w:pPr>
        <w:rPr>
          <w:ins w:id="42" w:author="Thomas Stockhammer" w:date="2023-02-19T23:33:00Z"/>
        </w:rPr>
      </w:pPr>
      <w:ins w:id="43" w:author="Thomas Stockhammer" w:date="2023-02-19T23:25:00Z">
        <w:r w:rsidRPr="27D0993F">
          <w:t xml:space="preserve">The 5G device runs the </w:t>
        </w:r>
      </w:ins>
      <w:ins w:id="44" w:author="Thomas Stockhammer" w:date="2023-02-19T23:32:00Z">
        <w:r w:rsidR="009749C7">
          <w:t xml:space="preserve">XR </w:t>
        </w:r>
      </w:ins>
      <w:ins w:id="45" w:author="Thomas Stockhammer" w:date="2023-02-19T23:25:00Z">
        <w:r w:rsidRPr="27D0993F">
          <w:t xml:space="preserve">application that uses the Media access and rendering capabilities of the 5G device to run an </w:t>
        </w:r>
      </w:ins>
      <w:ins w:id="46" w:author="Thomas Stockhammer" w:date="2023-02-19T23:32:00Z">
        <w:r w:rsidR="009749C7">
          <w:t>XR</w:t>
        </w:r>
      </w:ins>
      <w:ins w:id="47" w:author="Thomas Stockhammer" w:date="2023-02-19T23:25:00Z">
        <w:r w:rsidRPr="27D0993F">
          <w:t xml:space="preserve"> experience. </w:t>
        </w:r>
      </w:ins>
      <w:ins w:id="48" w:author="Thomas Stockhammer" w:date="2023-02-19T23:33:00Z">
        <w:r w:rsidR="009749C7">
          <w:t>All XR functionalities are included in a single device.</w:t>
        </w:r>
      </w:ins>
    </w:p>
    <w:p w14:paraId="0C52DDF4" w14:textId="54EFEEE1" w:rsidR="009A05C2" w:rsidRDefault="009A05C2" w:rsidP="004F0E58">
      <w:pPr>
        <w:rPr>
          <w:ins w:id="49" w:author="Thomas Stockhammer" w:date="2023-02-19T23:25:00Z"/>
        </w:rPr>
      </w:pPr>
      <w:ins w:id="50" w:author="Thomas Stockhammer" w:date="2023-02-19T23:33:00Z">
        <w:r>
          <w:t xml:space="preserve">The device is possibly not head-mounted, i.e. tracking information </w:t>
        </w:r>
        <w:r w:rsidR="005E4264">
          <w:t>may not be the h</w:t>
        </w:r>
      </w:ins>
      <w:ins w:id="51" w:author="Thomas Stockhammer" w:date="2023-02-19T23:34:00Z">
        <w:r w:rsidR="005E4264">
          <w:t xml:space="preserve">ead </w:t>
        </w:r>
        <w:r w:rsidR="009E30B6">
          <w:t>pose, but relate to the location and orientation of the XR device.</w:t>
        </w:r>
      </w:ins>
    </w:p>
    <w:p w14:paraId="0841977E" w14:textId="4B987A2D" w:rsidR="004F0E58" w:rsidRDefault="009749C7" w:rsidP="004F0E58">
      <w:pPr>
        <w:rPr>
          <w:ins w:id="52" w:author="Thomas Stockhammer" w:date="2023-02-19T23:25:00Z"/>
        </w:rPr>
      </w:pPr>
      <w:ins w:id="53" w:author="Thomas Stockhammer" w:date="2023-02-19T23:32:00Z">
        <w:r>
          <w:object w:dxaOrig="24271" w:dyaOrig="10531" w14:anchorId="401D5C75">
            <v:shape id="_x0000_i1037" type="#_x0000_t75" style="width:481.9pt;height:208.9pt" o:ole="">
              <v:imagedata r:id="rId26" o:title=""/>
            </v:shape>
            <o:OLEObject Type="Embed" ProgID="Visio.Drawing.15" ShapeID="_x0000_i1037" DrawAspect="Content" ObjectID="_1738365066" r:id="rId27"/>
          </w:object>
        </w:r>
      </w:ins>
    </w:p>
    <w:p w14:paraId="575D812F" w14:textId="5601DCDE" w:rsidR="004F0E58" w:rsidRPr="000F309B" w:rsidRDefault="004F0E58" w:rsidP="004F0E58">
      <w:pPr>
        <w:pStyle w:val="Caption"/>
        <w:jc w:val="center"/>
        <w:rPr>
          <w:ins w:id="54" w:author="Thomas Stockhammer" w:date="2023-02-19T23:25:00Z"/>
          <w:lang w:eastAsia="en-GB"/>
        </w:rPr>
      </w:pPr>
      <w:ins w:id="55" w:author="Thomas Stockhammer" w:date="2023-02-19T23:25:00Z">
        <w:r w:rsidRPr="000F309B">
          <w:t xml:space="preserve">Figure </w:t>
        </w:r>
        <w:r w:rsidRPr="000F309B">
          <w:fldChar w:fldCharType="begin"/>
        </w:r>
        <w:r w:rsidRPr="000F309B">
          <w:instrText xml:space="preserve"> SEQ Figure \* ARABIC </w:instrText>
        </w:r>
        <w:r w:rsidRPr="000F309B">
          <w:fldChar w:fldCharType="separate"/>
        </w:r>
        <w:r>
          <w:rPr>
            <w:noProof/>
          </w:rPr>
          <w:t>4</w:t>
        </w:r>
        <w:r w:rsidRPr="000F309B">
          <w:fldChar w:fldCharType="end"/>
        </w:r>
        <w:r w:rsidRPr="000F309B">
          <w:t xml:space="preserve"> </w:t>
        </w:r>
        <w:r>
          <w:t>–</w:t>
        </w:r>
        <w:r w:rsidRPr="000F309B">
          <w:t xml:space="preserve"> </w:t>
        </w:r>
        <w:r w:rsidRPr="00453F1B">
          <w:t xml:space="preserve">Example architecture </w:t>
        </w:r>
      </w:ins>
      <w:ins w:id="56" w:author="Thomas Stockhammer" w:date="2023-02-19T23:35:00Z">
        <w:r w:rsidR="00DE2B49">
          <w:t xml:space="preserve">of an XR device </w:t>
        </w:r>
      </w:ins>
      <w:ins w:id="57" w:author="Thomas Stockhammer" w:date="2023-02-19T23:25:00Z">
        <w:r w:rsidRPr="00453F1B">
          <w:t xml:space="preserve">based on device design type </w:t>
        </w:r>
      </w:ins>
      <w:ins w:id="58" w:author="Thomas Stockhammer" w:date="2023-02-19T23:35:00Z">
        <w:r w:rsidR="00DE2B49">
          <w:t>4</w:t>
        </w:r>
      </w:ins>
    </w:p>
    <w:p w14:paraId="776FAF3F" w14:textId="7B58BB26" w:rsidR="00781E52" w:rsidRPr="00887E5C" w:rsidRDefault="004F0E58" w:rsidP="00781E52">
      <w:ins w:id="59" w:author="Thomas Stockhammer" w:date="2023-02-19T23:25:00Z">
        <w:r w:rsidRPr="00CC2D39">
          <w:t>In order to</w:t>
        </w:r>
        <w:r>
          <w:t xml:space="preserve"> determine</w:t>
        </w:r>
        <w:r w:rsidRPr="00CC2D39">
          <w:t xml:space="preserve"> the </w:t>
        </w:r>
        <w:r>
          <w:t>media capabilities of such a device</w:t>
        </w:r>
        <w:r w:rsidRPr="00CC2D39">
          <w:t>, it is assumed that the media access and rendering functions of a high-end smart phone can be used</w:t>
        </w:r>
        <w:r>
          <w:t xml:space="preserve">. </w:t>
        </w:r>
      </w:ins>
      <w:r w:rsidR="00781E52">
        <w:t xml:space="preserve"> </w:t>
      </w:r>
    </w:p>
    <w:p w14:paraId="1DA0B0C2" w14:textId="18163732" w:rsidR="00781E52" w:rsidRDefault="008126AD"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A8BFB64" w14:textId="26F9AB6D" w:rsidR="00123C6B" w:rsidRPr="000F309B" w:rsidRDefault="00123C6B" w:rsidP="00123C6B">
      <w:pPr>
        <w:pStyle w:val="Heading2"/>
        <w:rPr>
          <w:ins w:id="60" w:author="Thomas Stockhammer" w:date="2023-02-19T23:37:00Z"/>
        </w:rPr>
      </w:pPr>
      <w:bookmarkStart w:id="61" w:name="_Toc119679100"/>
      <w:ins w:id="62" w:author="Thomas Stockhammer" w:date="2023-02-19T23:37:00Z">
        <w:r>
          <w:t>4</w:t>
        </w:r>
        <w:r w:rsidRPr="000F309B">
          <w:t>.</w:t>
        </w:r>
        <w:r>
          <w:t>4</w:t>
        </w:r>
        <w:r w:rsidRPr="000F309B">
          <w:tab/>
        </w:r>
      </w:ins>
      <w:ins w:id="63" w:author="Thomas Stockhammer" w:date="2023-02-19T23:38:00Z">
        <w:r>
          <w:t>XR</w:t>
        </w:r>
      </w:ins>
      <w:ins w:id="64" w:author="Thomas Stockhammer" w:date="2023-02-19T23:37:00Z">
        <w:r>
          <w:t xml:space="preserve"> User Equipment (</w:t>
        </w:r>
      </w:ins>
      <w:ins w:id="65" w:author="Thomas Stockhammer" w:date="2023-02-19T23:38:00Z">
        <w:r>
          <w:t>XR</w:t>
        </w:r>
      </w:ins>
      <w:ins w:id="66" w:author="Thomas Stockhammer" w:date="2023-02-19T23:37:00Z">
        <w:r>
          <w:t xml:space="preserve"> UE)</w:t>
        </w:r>
        <w:bookmarkEnd w:id="61"/>
      </w:ins>
    </w:p>
    <w:p w14:paraId="5738052B" w14:textId="77777777" w:rsidR="00123C6B" w:rsidRDefault="00123C6B" w:rsidP="00123C6B">
      <w:pPr>
        <w:pStyle w:val="Heading3"/>
        <w:rPr>
          <w:ins w:id="67" w:author="Thomas Stockhammer" w:date="2023-02-19T23:37:00Z"/>
        </w:rPr>
      </w:pPr>
      <w:bookmarkStart w:id="68" w:name="_Toc103876424"/>
      <w:bookmarkStart w:id="69" w:name="_Toc119679101"/>
      <w:ins w:id="70" w:author="Thomas Stockhammer" w:date="2023-02-19T23:37:00Z">
        <w:r>
          <w:t>4</w:t>
        </w:r>
        <w:r w:rsidRPr="000F309B">
          <w:t>.</w:t>
        </w:r>
        <w:r>
          <w:t>4</w:t>
        </w:r>
        <w:r w:rsidRPr="000F309B">
          <w:t>.1</w:t>
        </w:r>
        <w:r w:rsidRPr="000F309B">
          <w:tab/>
          <w:t>Device architecture</w:t>
        </w:r>
        <w:bookmarkEnd w:id="68"/>
        <w:bookmarkEnd w:id="69"/>
      </w:ins>
    </w:p>
    <w:p w14:paraId="1B2B144C" w14:textId="554CFDD7" w:rsidR="00123C6B" w:rsidRPr="00BB1701" w:rsidRDefault="00071D7E" w:rsidP="00123C6B">
      <w:pPr>
        <w:rPr>
          <w:ins w:id="71" w:author="Thomas Stockhammer" w:date="2023-02-19T23:37:00Z"/>
        </w:rPr>
      </w:pPr>
      <w:ins w:id="72" w:author="Thomas Stockhammer" w:date="2023-02-20T02:03:00Z">
        <w:r>
          <w:t>The XR UE would typically be running the application on a phone form factor without any specifi</w:t>
        </w:r>
      </w:ins>
      <w:ins w:id="73" w:author="Thomas Stockhammer" w:date="2023-02-20T02:04:00Z">
        <w:r>
          <w:t>c perip</w:t>
        </w:r>
        <w:r w:rsidR="00C174D1">
          <w:t xml:space="preserve">heries. </w:t>
        </w:r>
      </w:ins>
      <w:ins w:id="74" w:author="Thomas Stockhammer" w:date="2023-02-19T23:37:00Z">
        <w:r w:rsidR="00123C6B" w:rsidRPr="00BB1701">
          <w:t>The basic principle</w:t>
        </w:r>
      </w:ins>
      <w:ins w:id="75" w:author="Thomas Stockhammer" w:date="2023-02-20T02:04:00Z">
        <w:r w:rsidR="00C174D1">
          <w:t>s</w:t>
        </w:r>
      </w:ins>
      <w:ins w:id="76" w:author="Thomas Stockhammer" w:date="2023-02-19T23:37:00Z">
        <w:r w:rsidR="00123C6B" w:rsidRPr="00BB1701">
          <w:t xml:space="preserve"> of</w:t>
        </w:r>
      </w:ins>
      <w:ins w:id="77" w:author="Thomas Stockhammer" w:date="2023-02-20T02:04:00Z">
        <w:r w:rsidR="00C174D1">
          <w:t xml:space="preserve"> the UE as described in</w:t>
        </w:r>
      </w:ins>
      <w:ins w:id="78" w:author="Thomas Stockhammer" w:date="2023-02-19T23:37:00Z">
        <w:r w:rsidR="00123C6B" w:rsidRPr="00BB1701">
          <w:t xml:space="preserve"> clause 4.2.2 </w:t>
        </w:r>
      </w:ins>
      <w:ins w:id="79" w:author="Thomas Stockhammer" w:date="2023-02-20T02:04:00Z">
        <w:r w:rsidR="00C174D1">
          <w:t xml:space="preserve">as well as the extensions in 4.3.2 </w:t>
        </w:r>
      </w:ins>
      <w:ins w:id="80" w:author="Thomas Stockhammer" w:date="2023-02-19T23:37:00Z">
        <w:r w:rsidR="00123C6B" w:rsidRPr="00BB1701">
          <w:t>remain. The additional capabilities may be expressed initially as optional extensions to the minimum capabilities in clause 4.2.2. No additional device classes are needed for now.</w:t>
        </w:r>
      </w:ins>
    </w:p>
    <w:p w14:paraId="5EB65AA2" w14:textId="77777777" w:rsidR="00123C6B" w:rsidRPr="003738AC" w:rsidRDefault="00123C6B" w:rsidP="00123C6B">
      <w:pPr>
        <w:rPr>
          <w:ins w:id="81" w:author="Thomas Stockhammer" w:date="2023-02-19T23:37:00Z"/>
          <w:lang w:val="en-US"/>
        </w:rPr>
      </w:pPr>
      <w:ins w:id="82" w:author="Thomas Stockhammer" w:date="2023-02-19T23:37:00Z">
        <w:r w:rsidRPr="00BB1701">
          <w:t>However, such extensions then would need to be done by identifying and adding the relevant capability checks.</w:t>
        </w:r>
      </w:ins>
    </w:p>
    <w:p w14:paraId="14BFED71" w14:textId="77777777" w:rsidR="00123C6B" w:rsidRDefault="00123C6B" w:rsidP="00123C6B">
      <w:pPr>
        <w:rPr>
          <w:ins w:id="83" w:author="Thomas Stockhammer" w:date="2023-02-19T23:37:00Z"/>
        </w:rPr>
      </w:pPr>
      <w:ins w:id="84" w:author="Thomas Stockhammer" w:date="2023-02-19T23:37:00Z">
        <w:r w:rsidRPr="000F309B">
          <w:fldChar w:fldCharType="begin"/>
        </w:r>
        <w:r w:rsidRPr="000F309B">
          <w:instrText xml:space="preserve"> REF _Ref103839657 \h  \* MERGEFORMAT </w:instrText>
        </w:r>
        <w:r w:rsidRPr="000F309B">
          <w:fldChar w:fldCharType="separate"/>
        </w:r>
        <w:r w:rsidRPr="000F309B">
          <w:t xml:space="preserve">Figure </w:t>
        </w:r>
        <w:r>
          <w:t>12</w:t>
        </w:r>
        <w:r w:rsidRPr="000F309B">
          <w:fldChar w:fldCharType="end"/>
        </w:r>
        <w:r w:rsidRPr="000F309B">
          <w:t xml:space="preserve">  provides </w:t>
        </w:r>
        <w:r>
          <w:t>the</w:t>
        </w:r>
        <w:r w:rsidRPr="000F309B">
          <w:t xml:space="preserve"> technical architecture of </w:t>
        </w:r>
        <w:r>
          <w:t>the AR</w:t>
        </w:r>
        <w:r w:rsidRPr="000F309B">
          <w:t xml:space="preserve"> UE. </w:t>
        </w:r>
      </w:ins>
    </w:p>
    <w:p w14:paraId="2204D3CE" w14:textId="77777777" w:rsidR="00123C6B" w:rsidRDefault="00123C6B" w:rsidP="00123C6B">
      <w:pPr>
        <w:rPr>
          <w:ins w:id="85" w:author="Thomas Stockhammer" w:date="2023-02-19T23:37:00Z"/>
        </w:rPr>
      </w:pPr>
      <w:ins w:id="86" w:author="Thomas Stockhammer" w:date="2023-02-19T23:37:00Z">
        <w:r>
          <w:object w:dxaOrig="24271" w:dyaOrig="10531" w14:anchorId="3E4392FB">
            <v:shape id="_x0000_i1044" type="#_x0000_t75" style="width:481.9pt;height:208.9pt" o:ole="">
              <v:imagedata r:id="rId28" o:title=""/>
            </v:shape>
            <o:OLEObject Type="Embed" ProgID="Visio.Drawing.15" ShapeID="_x0000_i1044" DrawAspect="Content" ObjectID="_1738365067" r:id="rId29"/>
          </w:object>
        </w:r>
      </w:ins>
    </w:p>
    <w:p w14:paraId="2E3E51D1" w14:textId="7EB4CC11" w:rsidR="00123C6B" w:rsidRDefault="00123C6B" w:rsidP="00123C6B">
      <w:pPr>
        <w:pStyle w:val="Caption"/>
        <w:jc w:val="center"/>
        <w:rPr>
          <w:ins w:id="87" w:author="Thomas Stockhammer" w:date="2023-02-20T02:06:00Z"/>
        </w:rPr>
      </w:pPr>
      <w:bookmarkStart w:id="88" w:name="_Ref103839657"/>
      <w:bookmarkStart w:id="89" w:name="_Ref119662740"/>
      <w:ins w:id="90" w:author="Thomas Stockhammer" w:date="2023-02-19T23:37:00Z">
        <w:r w:rsidRPr="000F309B">
          <w:t xml:space="preserve">Figure </w:t>
        </w:r>
        <w:r w:rsidRPr="000F309B">
          <w:fldChar w:fldCharType="begin"/>
        </w:r>
        <w:r w:rsidRPr="000F309B">
          <w:instrText xml:space="preserve"> SEQ Figure \* ARABIC </w:instrText>
        </w:r>
        <w:r w:rsidRPr="000F309B">
          <w:fldChar w:fldCharType="separate"/>
        </w:r>
        <w:r>
          <w:rPr>
            <w:noProof/>
          </w:rPr>
          <w:t>12</w:t>
        </w:r>
        <w:r w:rsidRPr="000F309B">
          <w:fldChar w:fldCharType="end"/>
        </w:r>
        <w:bookmarkEnd w:id="88"/>
        <w:r w:rsidRPr="000F309B">
          <w:t xml:space="preserve"> </w:t>
        </w:r>
        <w:r>
          <w:t>–</w:t>
        </w:r>
        <w:r w:rsidRPr="000F309B">
          <w:t xml:space="preserve"> </w:t>
        </w:r>
        <w:r>
          <w:t>AR UE</w:t>
        </w:r>
        <w:r w:rsidRPr="000F309B">
          <w:t xml:space="preserve"> </w:t>
        </w:r>
        <w:r>
          <w:t>d</w:t>
        </w:r>
        <w:r w:rsidRPr="000F309B">
          <w:t>evice architecture</w:t>
        </w:r>
      </w:ins>
      <w:bookmarkEnd w:id="89"/>
    </w:p>
    <w:p w14:paraId="7905B2DD" w14:textId="78D2ABC0" w:rsidR="00203A89" w:rsidRDefault="00203A89" w:rsidP="00203A89">
      <w:pPr>
        <w:rPr>
          <w:ins w:id="91" w:author="Thomas Stockhammer" w:date="2023-02-20T02:20:00Z"/>
        </w:rPr>
      </w:pPr>
      <w:ins w:id="92" w:author="Thomas Stockhammer" w:date="2023-02-20T02:06:00Z">
        <w:r>
          <w:t>The same principles as in clause 4.3.1 apply</w:t>
        </w:r>
      </w:ins>
      <w:ins w:id="93" w:author="Thomas Stockhammer" w:date="2023-02-20T02:20:00Z">
        <w:r w:rsidR="00634CBA">
          <w:t>.</w:t>
        </w:r>
      </w:ins>
    </w:p>
    <w:p w14:paraId="4513D6F1" w14:textId="437B98B8" w:rsidR="00634CBA" w:rsidRPr="00203A89" w:rsidRDefault="00634CBA" w:rsidP="00203A89">
      <w:pPr>
        <w:rPr>
          <w:ins w:id="94" w:author="Thomas Stockhammer" w:date="2023-02-19T23:37:00Z"/>
        </w:rPr>
        <w:pPrChange w:id="95" w:author="Thomas Stockhammer" w:date="2023-02-20T02:06:00Z">
          <w:pPr>
            <w:pStyle w:val="Caption"/>
            <w:jc w:val="center"/>
          </w:pPr>
        </w:pPrChange>
      </w:pPr>
      <w:ins w:id="96" w:author="Thomas Stockhammer" w:date="2023-02-20T02:20:00Z">
        <w:r>
          <w:t>The capabilities shall be aligned with high-en</w:t>
        </w:r>
      </w:ins>
      <w:ins w:id="97" w:author="Thomas Stockhammer" w:date="2023-02-20T02:21:00Z">
        <w:r>
          <w:t>d smartphone and is aligned with the capabilities defined in TS 26.511.</w:t>
        </w:r>
      </w:ins>
    </w:p>
    <w:p w14:paraId="2E99DCB7" w14:textId="77777777" w:rsidR="00123C6B" w:rsidRPr="00286E31" w:rsidRDefault="00123C6B" w:rsidP="00123C6B">
      <w:pPr>
        <w:pStyle w:val="Heading3"/>
        <w:rPr>
          <w:ins w:id="98" w:author="Thomas Stockhammer" w:date="2023-02-19T23:37:00Z"/>
        </w:rPr>
      </w:pPr>
      <w:bookmarkStart w:id="99" w:name="_Toc100830977"/>
      <w:bookmarkStart w:id="100" w:name="_Toc119679102"/>
      <w:ins w:id="101" w:author="Thomas Stockhammer" w:date="2023-02-19T23:37:00Z">
        <w:r>
          <w:t>4</w:t>
        </w:r>
        <w:r w:rsidRPr="00286E31">
          <w:t>.</w:t>
        </w:r>
        <w:r>
          <w:t>3</w:t>
        </w:r>
        <w:r w:rsidRPr="00286E31">
          <w:t>.</w:t>
        </w:r>
        <w:r>
          <w:t>2</w:t>
        </w:r>
        <w:r w:rsidRPr="00286E31">
          <w:tab/>
          <w:t>Visual capabilities</w:t>
        </w:r>
        <w:bookmarkEnd w:id="99"/>
        <w:bookmarkEnd w:id="100"/>
      </w:ins>
    </w:p>
    <w:p w14:paraId="5FB53757" w14:textId="77777777" w:rsidR="00123C6B" w:rsidRDefault="00123C6B" w:rsidP="00123C6B">
      <w:pPr>
        <w:pStyle w:val="Heading4"/>
        <w:rPr>
          <w:ins w:id="102" w:author="Thomas Stockhammer" w:date="2023-02-19T23:37:00Z"/>
        </w:rPr>
      </w:pPr>
      <w:ins w:id="103" w:author="Thomas Stockhammer" w:date="2023-02-19T23:37:00Z">
        <w:r>
          <w:t>4.3.2.1</w:t>
        </w:r>
        <w:r>
          <w:tab/>
          <w:t>Video decoding</w:t>
        </w:r>
      </w:ins>
    </w:p>
    <w:p w14:paraId="42DB4FEE" w14:textId="1F37C77E" w:rsidR="00123C6B" w:rsidRDefault="001845A9" w:rsidP="00DE7062">
      <w:pPr>
        <w:rPr>
          <w:ins w:id="104" w:author="Thomas Stockhammer" w:date="2023-02-20T02:17:00Z"/>
        </w:rPr>
      </w:pPr>
      <w:ins w:id="105" w:author="Thomas Stockhammer" w:date="2023-02-20T02:15:00Z">
        <w:r>
          <w:t>The vide</w:t>
        </w:r>
      </w:ins>
      <w:ins w:id="106" w:author="Thomas Stockhammer" w:date="2023-02-20T02:16:00Z">
        <w:r>
          <w:t>o decoding capabilities shall be aligned with TS 26.511</w:t>
        </w:r>
      </w:ins>
      <w:ins w:id="107" w:author="Thomas Stockhammer" w:date="2023-02-20T02:17:00Z">
        <w:r w:rsidR="005B7EE4">
          <w:t xml:space="preserve"> and the following shall be supported:</w:t>
        </w:r>
      </w:ins>
    </w:p>
    <w:p w14:paraId="39ECEEF0" w14:textId="10456C2F" w:rsidR="005B7EE4" w:rsidRDefault="005B7EE4" w:rsidP="00DE7062">
      <w:pPr>
        <w:rPr>
          <w:ins w:id="108" w:author="Thomas Stockhammer" w:date="2023-02-20T02:19:00Z"/>
          <w:b/>
        </w:rPr>
      </w:pPr>
      <w:ins w:id="109" w:author="Thomas Stockhammer" w:date="2023-02-20T02:17:00Z">
        <w:r>
          <w:t>-</w:t>
        </w:r>
        <w:r>
          <w:tab/>
        </w:r>
      </w:ins>
      <w:ins w:id="110" w:author="Thomas Stockhammer" w:date="2023-02-20T02:18:00Z">
        <w:r w:rsidR="00E02F81" w:rsidRPr="00404C3D">
          <w:rPr>
            <w:b/>
          </w:rPr>
          <w:t>HEVC-UHD-Dec</w:t>
        </w:r>
        <w:r w:rsidR="00E02F81">
          <w:rPr>
            <w:b/>
          </w:rPr>
          <w:t xml:space="preserve"> as defined in </w:t>
        </w:r>
        <w:r w:rsidR="005107A7">
          <w:rPr>
            <w:b/>
          </w:rPr>
          <w:t>clause 4.2.2.1 of TS 26.511</w:t>
        </w:r>
      </w:ins>
    </w:p>
    <w:p w14:paraId="35977B87" w14:textId="1D647D08" w:rsidR="005107A7" w:rsidRDefault="005107A7" w:rsidP="005107A7">
      <w:pPr>
        <w:rPr>
          <w:ins w:id="111" w:author="Thomas Stockhammer" w:date="2023-02-20T02:19:00Z"/>
        </w:rPr>
      </w:pPr>
      <w:ins w:id="112" w:author="Thomas Stockhammer" w:date="2023-02-20T02:19:00Z">
        <w:r>
          <w:t xml:space="preserve">The video decoding capabilities shall be aligned with TS 26.511 and the following </w:t>
        </w:r>
        <w:r w:rsidR="001907BB">
          <w:t>should</w:t>
        </w:r>
        <w:r>
          <w:t xml:space="preserve"> be supported:</w:t>
        </w:r>
      </w:ins>
    </w:p>
    <w:p w14:paraId="52540B55" w14:textId="3D10ABC7" w:rsidR="005107A7" w:rsidRPr="001907BB" w:rsidRDefault="001907BB" w:rsidP="00DE7062">
      <w:pPr>
        <w:rPr>
          <w:ins w:id="113" w:author="Thomas Stockhammer" w:date="2023-02-19T23:37:00Z"/>
          <w:b/>
          <w:rPrChange w:id="114" w:author="Thomas Stockhammer" w:date="2023-02-20T02:19:00Z">
            <w:rPr>
              <w:ins w:id="115" w:author="Thomas Stockhammer" w:date="2023-02-19T23:37:00Z"/>
            </w:rPr>
          </w:rPrChange>
        </w:rPr>
      </w:pPr>
      <w:ins w:id="116" w:author="Thomas Stockhammer" w:date="2023-02-20T02:19:00Z">
        <w:r>
          <w:t>-</w:t>
        </w:r>
        <w:r>
          <w:tab/>
        </w:r>
        <w:r w:rsidRPr="00404C3D">
          <w:rPr>
            <w:b/>
          </w:rPr>
          <w:t>HEVC-</w:t>
        </w:r>
      </w:ins>
      <w:ins w:id="117" w:author="Thomas Stockhammer" w:date="2023-02-20T02:20:00Z">
        <w:r>
          <w:rPr>
            <w:b/>
          </w:rPr>
          <w:t>8k</w:t>
        </w:r>
      </w:ins>
      <w:ins w:id="118" w:author="Thomas Stockhammer" w:date="2023-02-20T02:19:00Z">
        <w:r w:rsidRPr="00404C3D">
          <w:rPr>
            <w:b/>
          </w:rPr>
          <w:t>-Dec</w:t>
        </w:r>
        <w:r>
          <w:rPr>
            <w:b/>
          </w:rPr>
          <w:t xml:space="preserve"> as defined in clause 4.2.2.1 of TS 26.511</w:t>
        </w:r>
      </w:ins>
    </w:p>
    <w:p w14:paraId="729644C9" w14:textId="77777777" w:rsidR="00123C6B" w:rsidRDefault="00123C6B" w:rsidP="00123C6B">
      <w:pPr>
        <w:pStyle w:val="Heading4"/>
        <w:rPr>
          <w:ins w:id="119" w:author="Thomas Stockhammer" w:date="2023-02-19T23:37:00Z"/>
        </w:rPr>
      </w:pPr>
      <w:ins w:id="120" w:author="Thomas Stockhammer" w:date="2023-02-19T23:37:00Z">
        <w:r>
          <w:t>4.3.2.2</w:t>
        </w:r>
        <w:r>
          <w:tab/>
          <w:t>Video decoding interface</w:t>
        </w:r>
      </w:ins>
    </w:p>
    <w:p w14:paraId="09D9BF5F" w14:textId="3A94A600" w:rsidR="00123C6B" w:rsidRPr="0029513D" w:rsidRDefault="00123C6B" w:rsidP="00123C6B">
      <w:pPr>
        <w:rPr>
          <w:ins w:id="121" w:author="Thomas Stockhammer" w:date="2023-02-19T23:37:00Z"/>
        </w:rPr>
      </w:pPr>
      <w:ins w:id="122" w:author="Thomas Stockhammer" w:date="2023-02-19T23:37:00Z">
        <w:r w:rsidRPr="0029513D">
          <w:t xml:space="preserve">The </w:t>
        </w:r>
      </w:ins>
      <w:ins w:id="123" w:author="Thomas Stockhammer" w:date="2023-02-20T02:19:00Z">
        <w:r w:rsidR="005107A7">
          <w:t>X</w:t>
        </w:r>
      </w:ins>
      <w:ins w:id="124" w:author="Thomas Stockhammer" w:date="2023-02-19T23:37:00Z">
        <w:r w:rsidRPr="0029513D">
          <w:t xml:space="preserve">R UE shall support </w:t>
        </w:r>
      </w:ins>
      <w:ins w:id="125" w:author="Thomas Stockhammer" w:date="2023-02-20T02:07:00Z">
        <w:r w:rsidR="00C1714B">
          <w:t>four</w:t>
        </w:r>
      </w:ins>
      <w:ins w:id="126" w:author="Thomas Stockhammer" w:date="2023-02-19T23:37:00Z">
        <w:r w:rsidRPr="0029513D">
          <w:t xml:space="preserve"> video decoding instances.</w:t>
        </w:r>
      </w:ins>
      <w:ins w:id="127" w:author="Thomas Stockhammer" w:date="2023-02-20T02:14:00Z">
        <w:r w:rsidR="000C593E">
          <w:t xml:space="preserve"> </w:t>
        </w:r>
      </w:ins>
      <w:ins w:id="128" w:author="Thomas Stockhammer" w:date="2023-02-20T02:18:00Z">
        <w:r w:rsidR="005107A7">
          <w:t>The aggregate simultaneous processing shall not exc</w:t>
        </w:r>
      </w:ins>
      <w:ins w:id="129" w:author="Thomas Stockhammer" w:date="2023-02-20T02:19:00Z">
        <w:r w:rsidR="005107A7">
          <w:t xml:space="preserve">eed the capabilities defined in 4.3.2.1 </w:t>
        </w:r>
      </w:ins>
      <w:ins w:id="130" w:author="Thomas Stockhammer" w:date="2023-02-20T02:14:00Z">
        <w:r w:rsidR="00DE7062">
          <w:t xml:space="preserve"> </w:t>
        </w:r>
      </w:ins>
    </w:p>
    <w:p w14:paraId="018F45CE" w14:textId="77777777" w:rsidR="00123C6B" w:rsidRDefault="00123C6B" w:rsidP="00123C6B">
      <w:pPr>
        <w:pStyle w:val="Heading4"/>
        <w:rPr>
          <w:ins w:id="131" w:author="Thomas Stockhammer" w:date="2023-02-19T23:37:00Z"/>
        </w:rPr>
      </w:pPr>
      <w:ins w:id="132" w:author="Thomas Stockhammer" w:date="2023-02-19T23:37:00Z">
        <w:r>
          <w:t>4.3.2.3</w:t>
        </w:r>
        <w:r>
          <w:tab/>
          <w:t>Video encoding</w:t>
        </w:r>
      </w:ins>
    </w:p>
    <w:p w14:paraId="6AFBB1C3" w14:textId="47DEC9F1" w:rsidR="00123C6B" w:rsidRPr="00C9168C" w:rsidRDefault="00123C6B" w:rsidP="00123C6B">
      <w:pPr>
        <w:rPr>
          <w:ins w:id="133" w:author="Thomas Stockhammer" w:date="2023-02-19T23:37:00Z"/>
        </w:rPr>
      </w:pPr>
      <w:ins w:id="134" w:author="Thomas Stockhammer" w:date="2023-02-19T23:37:00Z">
        <w:r w:rsidRPr="0029513D">
          <w:t xml:space="preserve">The </w:t>
        </w:r>
      </w:ins>
      <w:ins w:id="135" w:author="Thomas Stockhammer" w:date="2023-02-20T02:20:00Z">
        <w:r w:rsidR="001907BB">
          <w:t>X</w:t>
        </w:r>
      </w:ins>
      <w:ins w:id="136" w:author="Thomas Stockhammer" w:date="2023-02-19T23:37:00Z">
        <w:r w:rsidRPr="0029513D">
          <w:t>R UE sh</w:t>
        </w:r>
      </w:ins>
      <w:ins w:id="137" w:author="Thomas Stockhammer" w:date="2023-02-20T02:20:00Z">
        <w:r w:rsidR="001907BB">
          <w:t>all</w:t>
        </w:r>
      </w:ins>
      <w:ins w:id="138" w:author="Thomas Stockhammer" w:date="2023-02-19T23:37:00Z">
        <w:r w:rsidRPr="0029513D">
          <w:t xml:space="preserve"> support video decoding </w:t>
        </w:r>
        <w:r w:rsidRPr="0029513D">
          <w:rPr>
            <w:b/>
            <w:bCs/>
          </w:rPr>
          <w:t>HEVC-</w:t>
        </w:r>
      </w:ins>
      <w:ins w:id="139" w:author="Thomas Stockhammer" w:date="2023-02-20T02:20:00Z">
        <w:r w:rsidR="001907BB">
          <w:rPr>
            <w:b/>
            <w:bCs/>
          </w:rPr>
          <w:t>4k</w:t>
        </w:r>
      </w:ins>
      <w:ins w:id="140" w:author="Thomas Stockhammer" w:date="2023-02-19T23:37:00Z">
        <w:r w:rsidRPr="0029513D">
          <w:rPr>
            <w:b/>
            <w:bCs/>
          </w:rPr>
          <w:t>-Enc</w:t>
        </w:r>
        <w:r w:rsidRPr="0029513D">
          <w:t xml:space="preserve"> as defined in </w:t>
        </w:r>
      </w:ins>
      <w:ins w:id="141" w:author="Thomas Stockhammer" w:date="2023-02-20T02:20:00Z">
        <w:r w:rsidR="001907BB">
          <w:t>TS 26.511</w:t>
        </w:r>
      </w:ins>
      <w:ins w:id="142" w:author="Thomas Stockhammer" w:date="2023-02-19T23:37:00Z">
        <w:r w:rsidRPr="0029513D">
          <w:t>.</w:t>
        </w:r>
      </w:ins>
    </w:p>
    <w:p w14:paraId="0BE4A100" w14:textId="59662A73" w:rsidR="00634CBA" w:rsidRDefault="00634CBA" w:rsidP="00634CBA">
      <w:pPr>
        <w:pStyle w:val="Heading4"/>
        <w:rPr>
          <w:ins w:id="143" w:author="Thomas Stockhammer" w:date="2023-02-20T02:21:00Z"/>
        </w:rPr>
      </w:pPr>
      <w:ins w:id="144" w:author="Thomas Stockhammer" w:date="2023-02-20T02:21:00Z">
        <w:r>
          <w:t>4.3.2.</w:t>
        </w:r>
        <w:r>
          <w:t>4</w:t>
        </w:r>
        <w:r>
          <w:tab/>
          <w:t>V</w:t>
        </w:r>
        <w:r>
          <w:t>isual Rendering</w:t>
        </w:r>
      </w:ins>
    </w:p>
    <w:p w14:paraId="3F775D29" w14:textId="747D806D" w:rsidR="00634CBA" w:rsidRPr="00634CBA" w:rsidRDefault="00634CBA" w:rsidP="00634CBA">
      <w:pPr>
        <w:rPr>
          <w:ins w:id="145" w:author="Thomas Stockhammer" w:date="2023-02-20T02:21:00Z"/>
        </w:rPr>
        <w:pPrChange w:id="146" w:author="Thomas Stockhammer" w:date="2023-02-20T02:21:00Z">
          <w:pPr>
            <w:pStyle w:val="Heading4"/>
          </w:pPr>
        </w:pPrChange>
      </w:pPr>
      <w:proofErr w:type="spellStart"/>
      <w:ins w:id="147" w:author="Thomas Stockhammer" w:date="2023-02-20T02:21:00Z">
        <w:r>
          <w:t>tbd</w:t>
        </w:r>
        <w:proofErr w:type="spellEnd"/>
      </w:ins>
    </w:p>
    <w:p w14:paraId="27504152" w14:textId="77777777" w:rsidR="00123C6B" w:rsidRDefault="00123C6B" w:rsidP="00956CEB">
      <w:pPr>
        <w:rPr>
          <w:b/>
          <w:sz w:val="28"/>
          <w:highlight w:val="yellow"/>
        </w:rPr>
      </w:pPr>
    </w:p>
    <w:sectPr w:rsidR="00123C6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39"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6"/>
  </w:num>
  <w:num w:numId="2" w16cid:durableId="2147038981">
    <w:abstractNumId w:val="38"/>
  </w:num>
  <w:num w:numId="3" w16cid:durableId="1645349274">
    <w:abstractNumId w:val="65"/>
  </w:num>
  <w:num w:numId="4" w16cid:durableId="1020014443">
    <w:abstractNumId w:val="22"/>
  </w:num>
  <w:num w:numId="5" w16cid:durableId="1236432484">
    <w:abstractNumId w:val="45"/>
  </w:num>
  <w:num w:numId="6" w16cid:durableId="363018145">
    <w:abstractNumId w:val="74"/>
  </w:num>
  <w:num w:numId="7" w16cid:durableId="752510196">
    <w:abstractNumId w:val="23"/>
  </w:num>
  <w:num w:numId="8" w16cid:durableId="287710520">
    <w:abstractNumId w:val="79"/>
  </w:num>
  <w:num w:numId="9" w16cid:durableId="860750216">
    <w:abstractNumId w:val="47"/>
  </w:num>
  <w:num w:numId="10" w16cid:durableId="1232353440">
    <w:abstractNumId w:val="72"/>
  </w:num>
  <w:num w:numId="11" w16cid:durableId="1574007887">
    <w:abstractNumId w:val="31"/>
  </w:num>
  <w:num w:numId="12" w16cid:durableId="1811942025">
    <w:abstractNumId w:val="54"/>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7"/>
  </w:num>
  <w:num w:numId="18" w16cid:durableId="587542207">
    <w:abstractNumId w:val="42"/>
  </w:num>
  <w:num w:numId="19" w16cid:durableId="356660739">
    <w:abstractNumId w:val="4"/>
  </w:num>
  <w:num w:numId="20" w16cid:durableId="1947958541">
    <w:abstractNumId w:val="37"/>
  </w:num>
  <w:num w:numId="21" w16cid:durableId="798884147">
    <w:abstractNumId w:val="71"/>
  </w:num>
  <w:num w:numId="22" w16cid:durableId="697388142">
    <w:abstractNumId w:val="27"/>
  </w:num>
  <w:num w:numId="23" w16cid:durableId="907961431">
    <w:abstractNumId w:val="21"/>
  </w:num>
  <w:num w:numId="24" w16cid:durableId="1041056317">
    <w:abstractNumId w:val="63"/>
  </w:num>
  <w:num w:numId="25" w16cid:durableId="2043825718">
    <w:abstractNumId w:val="5"/>
  </w:num>
  <w:num w:numId="26" w16cid:durableId="525172252">
    <w:abstractNumId w:val="66"/>
  </w:num>
  <w:num w:numId="27" w16cid:durableId="646934697">
    <w:abstractNumId w:val="33"/>
  </w:num>
  <w:num w:numId="28" w16cid:durableId="1474716041">
    <w:abstractNumId w:val="73"/>
  </w:num>
  <w:num w:numId="29" w16cid:durableId="1702702694">
    <w:abstractNumId w:val="51"/>
  </w:num>
  <w:num w:numId="30" w16cid:durableId="1056783310">
    <w:abstractNumId w:val="49"/>
  </w:num>
  <w:num w:numId="31" w16cid:durableId="230122051">
    <w:abstractNumId w:val="60"/>
  </w:num>
  <w:num w:numId="32" w16cid:durableId="1901675964">
    <w:abstractNumId w:val="0"/>
  </w:num>
  <w:num w:numId="33" w16cid:durableId="1605070694">
    <w:abstractNumId w:val="35"/>
  </w:num>
  <w:num w:numId="34" w16cid:durableId="535385641">
    <w:abstractNumId w:val="32"/>
  </w:num>
  <w:num w:numId="35" w16cid:durableId="1634015672">
    <w:abstractNumId w:val="14"/>
  </w:num>
  <w:num w:numId="36" w16cid:durableId="288627299">
    <w:abstractNumId w:val="13"/>
  </w:num>
  <w:num w:numId="37" w16cid:durableId="967397065">
    <w:abstractNumId w:val="29"/>
  </w:num>
  <w:num w:numId="38" w16cid:durableId="799686287">
    <w:abstractNumId w:val="48"/>
  </w:num>
  <w:num w:numId="39" w16cid:durableId="428934050">
    <w:abstractNumId w:val="78"/>
  </w:num>
  <w:num w:numId="40" w16cid:durableId="763116292">
    <w:abstractNumId w:val="61"/>
  </w:num>
  <w:num w:numId="41" w16cid:durableId="444422750">
    <w:abstractNumId w:val="76"/>
  </w:num>
  <w:num w:numId="42" w16cid:durableId="2040545180">
    <w:abstractNumId w:val="30"/>
  </w:num>
  <w:num w:numId="43" w16cid:durableId="49037908">
    <w:abstractNumId w:val="80"/>
  </w:num>
  <w:num w:numId="44" w16cid:durableId="1768387079">
    <w:abstractNumId w:val="68"/>
  </w:num>
  <w:num w:numId="45" w16cid:durableId="382142736">
    <w:abstractNumId w:val="15"/>
  </w:num>
  <w:num w:numId="46" w16cid:durableId="1981568234">
    <w:abstractNumId w:val="12"/>
  </w:num>
  <w:num w:numId="47" w16cid:durableId="35739598">
    <w:abstractNumId w:val="41"/>
  </w:num>
  <w:num w:numId="48" w16cid:durableId="1414087417">
    <w:abstractNumId w:val="59"/>
  </w:num>
  <w:num w:numId="49" w16cid:durableId="731779352">
    <w:abstractNumId w:val="52"/>
  </w:num>
  <w:num w:numId="50" w16cid:durableId="1551110434">
    <w:abstractNumId w:val="9"/>
  </w:num>
  <w:num w:numId="51" w16cid:durableId="835222422">
    <w:abstractNumId w:val="62"/>
  </w:num>
  <w:num w:numId="52" w16cid:durableId="1820725767">
    <w:abstractNumId w:val="40"/>
  </w:num>
  <w:num w:numId="53" w16cid:durableId="1151294575">
    <w:abstractNumId w:val="20"/>
  </w:num>
  <w:num w:numId="54" w16cid:durableId="2001233519">
    <w:abstractNumId w:val="70"/>
  </w:num>
  <w:num w:numId="55" w16cid:durableId="1455366601">
    <w:abstractNumId w:val="55"/>
  </w:num>
  <w:num w:numId="56" w16cid:durableId="1716150142">
    <w:abstractNumId w:val="50"/>
  </w:num>
  <w:num w:numId="57" w16cid:durableId="2082940648">
    <w:abstractNumId w:val="81"/>
  </w:num>
  <w:num w:numId="58" w16cid:durableId="2145154388">
    <w:abstractNumId w:val="25"/>
  </w:num>
  <w:num w:numId="59" w16cid:durableId="2074041527">
    <w:abstractNumId w:val="56"/>
  </w:num>
  <w:num w:numId="60" w16cid:durableId="1971670882">
    <w:abstractNumId w:val="11"/>
  </w:num>
  <w:num w:numId="61" w16cid:durableId="1271938725">
    <w:abstractNumId w:val="53"/>
  </w:num>
  <w:num w:numId="62" w16cid:durableId="1571577859">
    <w:abstractNumId w:val="58"/>
  </w:num>
  <w:num w:numId="63" w16cid:durableId="1767337054">
    <w:abstractNumId w:val="34"/>
  </w:num>
  <w:num w:numId="64" w16cid:durableId="223570520">
    <w:abstractNumId w:val="44"/>
  </w:num>
  <w:num w:numId="65" w16cid:durableId="1069113634">
    <w:abstractNumId w:val="6"/>
  </w:num>
  <w:num w:numId="66" w16cid:durableId="554855754">
    <w:abstractNumId w:val="69"/>
  </w:num>
  <w:num w:numId="67" w16cid:durableId="656568119">
    <w:abstractNumId w:val="57"/>
  </w:num>
  <w:num w:numId="68" w16cid:durableId="1537111817">
    <w:abstractNumId w:val="28"/>
  </w:num>
  <w:num w:numId="69" w16cid:durableId="595290889">
    <w:abstractNumId w:val="39"/>
  </w:num>
  <w:num w:numId="70" w16cid:durableId="392967923">
    <w:abstractNumId w:val="46"/>
  </w:num>
  <w:num w:numId="71" w16cid:durableId="1336155966">
    <w:abstractNumId w:val="77"/>
  </w:num>
  <w:num w:numId="72" w16cid:durableId="59182345">
    <w:abstractNumId w:val="75"/>
  </w:num>
  <w:num w:numId="73" w16cid:durableId="1383946375">
    <w:abstractNumId w:val="8"/>
  </w:num>
  <w:num w:numId="74" w16cid:durableId="1870799055">
    <w:abstractNumId w:val="19"/>
  </w:num>
  <w:num w:numId="75" w16cid:durableId="415905642">
    <w:abstractNumId w:val="17"/>
  </w:num>
  <w:num w:numId="76" w16cid:durableId="1986616456">
    <w:abstractNumId w:val="77"/>
  </w:num>
  <w:num w:numId="77" w16cid:durableId="1249267193">
    <w:abstractNumId w:val="77"/>
  </w:num>
  <w:num w:numId="78" w16cid:durableId="1438452159">
    <w:abstractNumId w:val="7"/>
  </w:num>
  <w:num w:numId="79" w16cid:durableId="917179475">
    <w:abstractNumId w:val="36"/>
  </w:num>
  <w:num w:numId="80" w16cid:durableId="560485450">
    <w:abstractNumId w:val="18"/>
  </w:num>
  <w:num w:numId="81" w16cid:durableId="1357728362">
    <w:abstractNumId w:val="24"/>
  </w:num>
  <w:num w:numId="82" w16cid:durableId="1903443168">
    <w:abstractNumId w:val="43"/>
  </w:num>
  <w:num w:numId="83" w16cid:durableId="585114937">
    <w:abstractNumId w:val="16"/>
  </w:num>
  <w:num w:numId="84" w16cid:durableId="23100967">
    <w:abstractNumId w:val="64"/>
  </w:num>
  <w:num w:numId="85" w16cid:durableId="1885559681">
    <w:abstractNumId w:val="1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143"/>
    <w:rsid w:val="00060CDD"/>
    <w:rsid w:val="00060E76"/>
    <w:rsid w:val="000624BA"/>
    <w:rsid w:val="00062EF6"/>
    <w:rsid w:val="000642BA"/>
    <w:rsid w:val="000643D0"/>
    <w:rsid w:val="00064E30"/>
    <w:rsid w:val="0006549B"/>
    <w:rsid w:val="00066F5B"/>
    <w:rsid w:val="00070997"/>
    <w:rsid w:val="00071133"/>
    <w:rsid w:val="0007180B"/>
    <w:rsid w:val="00071D7E"/>
    <w:rsid w:val="00071E54"/>
    <w:rsid w:val="00072C64"/>
    <w:rsid w:val="00072CAF"/>
    <w:rsid w:val="0007508F"/>
    <w:rsid w:val="0007715E"/>
    <w:rsid w:val="00080223"/>
    <w:rsid w:val="0008022E"/>
    <w:rsid w:val="00080291"/>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593E"/>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3C6B"/>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91E"/>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112C"/>
    <w:rsid w:val="00182E58"/>
    <w:rsid w:val="0018302E"/>
    <w:rsid w:val="00183884"/>
    <w:rsid w:val="001840F5"/>
    <w:rsid w:val="001845A9"/>
    <w:rsid w:val="0018506D"/>
    <w:rsid w:val="001859F2"/>
    <w:rsid w:val="001860AA"/>
    <w:rsid w:val="001870BD"/>
    <w:rsid w:val="00187676"/>
    <w:rsid w:val="001907BB"/>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3A89"/>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1FDC"/>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3B39"/>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E0EE8"/>
    <w:rsid w:val="004E22E7"/>
    <w:rsid w:val="004E23B5"/>
    <w:rsid w:val="004E2E10"/>
    <w:rsid w:val="004E39FA"/>
    <w:rsid w:val="004E5D46"/>
    <w:rsid w:val="004E61A9"/>
    <w:rsid w:val="004E7BD2"/>
    <w:rsid w:val="004F0E58"/>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7A7"/>
    <w:rsid w:val="00510E7D"/>
    <w:rsid w:val="00512824"/>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B7EE4"/>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4264"/>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4CBA"/>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964"/>
    <w:rsid w:val="00677E9B"/>
    <w:rsid w:val="00677F7C"/>
    <w:rsid w:val="00680A98"/>
    <w:rsid w:val="00682D0C"/>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1FB"/>
    <w:rsid w:val="006E2542"/>
    <w:rsid w:val="006E258D"/>
    <w:rsid w:val="006E2871"/>
    <w:rsid w:val="006E51D6"/>
    <w:rsid w:val="006E552C"/>
    <w:rsid w:val="006E68E4"/>
    <w:rsid w:val="006E7EB5"/>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902"/>
    <w:rsid w:val="007667BD"/>
    <w:rsid w:val="00766C0E"/>
    <w:rsid w:val="00770FEB"/>
    <w:rsid w:val="007711D2"/>
    <w:rsid w:val="00773A15"/>
    <w:rsid w:val="00773A5B"/>
    <w:rsid w:val="007757C6"/>
    <w:rsid w:val="00775DF6"/>
    <w:rsid w:val="00776340"/>
    <w:rsid w:val="00776466"/>
    <w:rsid w:val="007811F6"/>
    <w:rsid w:val="00781B64"/>
    <w:rsid w:val="00781E52"/>
    <w:rsid w:val="0078387A"/>
    <w:rsid w:val="00783AD5"/>
    <w:rsid w:val="00784DA8"/>
    <w:rsid w:val="007870DF"/>
    <w:rsid w:val="007906EC"/>
    <w:rsid w:val="00790868"/>
    <w:rsid w:val="00790CA1"/>
    <w:rsid w:val="00791A65"/>
    <w:rsid w:val="00791F88"/>
    <w:rsid w:val="00792342"/>
    <w:rsid w:val="0079525E"/>
    <w:rsid w:val="00795581"/>
    <w:rsid w:val="0079617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6AD"/>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7C8"/>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49C7"/>
    <w:rsid w:val="009751D9"/>
    <w:rsid w:val="009770BA"/>
    <w:rsid w:val="009777D9"/>
    <w:rsid w:val="00981444"/>
    <w:rsid w:val="00982C93"/>
    <w:rsid w:val="00985AE4"/>
    <w:rsid w:val="00986F81"/>
    <w:rsid w:val="00991B88"/>
    <w:rsid w:val="00992BFB"/>
    <w:rsid w:val="00996B4A"/>
    <w:rsid w:val="009A05C2"/>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0B6"/>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14B"/>
    <w:rsid w:val="00C174D1"/>
    <w:rsid w:val="00C175EB"/>
    <w:rsid w:val="00C17B88"/>
    <w:rsid w:val="00C20A07"/>
    <w:rsid w:val="00C2194E"/>
    <w:rsid w:val="00C21DFC"/>
    <w:rsid w:val="00C232A1"/>
    <w:rsid w:val="00C244B4"/>
    <w:rsid w:val="00C2548F"/>
    <w:rsid w:val="00C2586F"/>
    <w:rsid w:val="00C259D9"/>
    <w:rsid w:val="00C30D83"/>
    <w:rsid w:val="00C33C54"/>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69A1"/>
    <w:rsid w:val="00C7746A"/>
    <w:rsid w:val="00C77D5D"/>
    <w:rsid w:val="00C8030E"/>
    <w:rsid w:val="00C80559"/>
    <w:rsid w:val="00C81EBC"/>
    <w:rsid w:val="00C820B6"/>
    <w:rsid w:val="00C82A10"/>
    <w:rsid w:val="00C82B12"/>
    <w:rsid w:val="00C83C94"/>
    <w:rsid w:val="00C83E97"/>
    <w:rsid w:val="00C8480D"/>
    <w:rsid w:val="00C84C00"/>
    <w:rsid w:val="00C867E8"/>
    <w:rsid w:val="00C86D90"/>
    <w:rsid w:val="00C8796F"/>
    <w:rsid w:val="00C90F67"/>
    <w:rsid w:val="00C90FD2"/>
    <w:rsid w:val="00C9168C"/>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19D8"/>
    <w:rsid w:val="00CE2A76"/>
    <w:rsid w:val="00CE2BB8"/>
    <w:rsid w:val="00CE3226"/>
    <w:rsid w:val="00CE3F29"/>
    <w:rsid w:val="00CE640F"/>
    <w:rsid w:val="00CE7204"/>
    <w:rsid w:val="00CE7D02"/>
    <w:rsid w:val="00CF03D2"/>
    <w:rsid w:val="00CF1E17"/>
    <w:rsid w:val="00CF2C02"/>
    <w:rsid w:val="00CF40BD"/>
    <w:rsid w:val="00CF41F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354EC"/>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2323"/>
    <w:rsid w:val="00DC3278"/>
    <w:rsid w:val="00DC3C56"/>
    <w:rsid w:val="00DC4C58"/>
    <w:rsid w:val="00DC4DE9"/>
    <w:rsid w:val="00DC5364"/>
    <w:rsid w:val="00DC56CD"/>
    <w:rsid w:val="00DC5907"/>
    <w:rsid w:val="00DD0054"/>
    <w:rsid w:val="00DD0F34"/>
    <w:rsid w:val="00DD2CC3"/>
    <w:rsid w:val="00DD30BB"/>
    <w:rsid w:val="00DD4C2D"/>
    <w:rsid w:val="00DD51F3"/>
    <w:rsid w:val="00DD521A"/>
    <w:rsid w:val="00DD68F0"/>
    <w:rsid w:val="00DE15F7"/>
    <w:rsid w:val="00DE2300"/>
    <w:rsid w:val="00DE2B49"/>
    <w:rsid w:val="00DE2D57"/>
    <w:rsid w:val="00DE31C8"/>
    <w:rsid w:val="00DE34CF"/>
    <w:rsid w:val="00DE3856"/>
    <w:rsid w:val="00DE3E98"/>
    <w:rsid w:val="00DE3F1F"/>
    <w:rsid w:val="00DE5923"/>
    <w:rsid w:val="00DE7062"/>
    <w:rsid w:val="00DE75FF"/>
    <w:rsid w:val="00DE7D2F"/>
    <w:rsid w:val="00DF0AF7"/>
    <w:rsid w:val="00DF0C9A"/>
    <w:rsid w:val="00DF1553"/>
    <w:rsid w:val="00DF1A71"/>
    <w:rsid w:val="00DF2E83"/>
    <w:rsid w:val="00DF4080"/>
    <w:rsid w:val="00DF636F"/>
    <w:rsid w:val="00DF7048"/>
    <w:rsid w:val="00E01B45"/>
    <w:rsid w:val="00E01F7D"/>
    <w:rsid w:val="00E02F81"/>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460A"/>
    <w:rsid w:val="00F96C35"/>
    <w:rsid w:val="00F9747C"/>
    <w:rsid w:val="00F976E8"/>
    <w:rsid w:val="00FA047C"/>
    <w:rsid w:val="00FA140E"/>
    <w:rsid w:val="00FA1C49"/>
    <w:rsid w:val="00FA28A6"/>
    <w:rsid w:val="00FA2914"/>
    <w:rsid w:val="00FA32C2"/>
    <w:rsid w:val="00FA353E"/>
    <w:rsid w:val="00FA4733"/>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2E62"/>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1.jpe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jpeg"/><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6</Pages>
  <Words>1682</Words>
  <Characters>9295</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10956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41</cp:revision>
  <cp:lastPrinted>1900-01-01T04:00:00Z</cp:lastPrinted>
  <dcterms:created xsi:type="dcterms:W3CDTF">2023-02-19T21:14:00Z</dcterms:created>
  <dcterms:modified xsi:type="dcterms:W3CDTF">2023-02-20T00:22:00Z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